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50591DD" w:rsidR="00F17F5E" w:rsidRDefault="00F17F5E" w:rsidP="00F17F5E">
      <w:pPr>
        <w:pStyle w:val="3GPPHeader"/>
        <w:spacing w:after="60"/>
      </w:pPr>
      <w:r>
        <w:t>3GPP TSG-RAN WG1 Meeting #</w:t>
      </w:r>
      <w:r w:rsidR="003018B5">
        <w:t>117</w:t>
      </w:r>
      <w:r>
        <w:tab/>
      </w:r>
      <w:r w:rsidR="00DF73E0" w:rsidRPr="00DF73E0">
        <w:t>R1-2404534</w:t>
      </w:r>
    </w:p>
    <w:p w14:paraId="554AA06A" w14:textId="55344F56" w:rsidR="00A0002A" w:rsidRPr="00CB5CA6" w:rsidRDefault="003018B5" w:rsidP="00A0002A">
      <w:pPr>
        <w:pStyle w:val="3GPPHeader"/>
        <w:spacing w:after="60"/>
      </w:pPr>
      <w:r>
        <w:t>Fukuoka</w:t>
      </w:r>
      <w:r w:rsidRPr="008D2866">
        <w:t xml:space="preserve">, </w:t>
      </w:r>
      <w:r>
        <w:t>Japan</w:t>
      </w:r>
      <w:r w:rsidRPr="003B3C97">
        <w:t xml:space="preserve">, </w:t>
      </w:r>
      <w:r>
        <w:t>May</w:t>
      </w:r>
      <w:r w:rsidRPr="003B3C97">
        <w:t xml:space="preserve"> </w:t>
      </w:r>
      <w:r>
        <w:t>20</w:t>
      </w:r>
      <w:r w:rsidRPr="003B3C97">
        <w:rPr>
          <w:vertAlign w:val="superscript"/>
        </w:rPr>
        <w:t>th</w:t>
      </w:r>
      <w:r w:rsidRPr="003B3C97">
        <w:t xml:space="preserve"> – </w:t>
      </w:r>
      <w:r>
        <w:t>24</w:t>
      </w:r>
      <w:r w:rsidRPr="003B3C97">
        <w:rPr>
          <w:vertAlign w:val="superscript"/>
        </w:rPr>
        <w:t>th</w:t>
      </w:r>
      <w:r w:rsidRPr="003B3C97">
        <w:t>, 202</w:t>
      </w:r>
      <w:r>
        <w:t>4</w:t>
      </w:r>
    </w:p>
    <w:p w14:paraId="60A5317D" w14:textId="77777777" w:rsidR="00E90E49" w:rsidRPr="00CB5CA6" w:rsidRDefault="00E90E49" w:rsidP="00357380">
      <w:pPr>
        <w:pStyle w:val="3GPPHeader"/>
      </w:pPr>
    </w:p>
    <w:p w14:paraId="3C6869D1" w14:textId="2933AC1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916C9" w:rsidRPr="006916C9">
        <w:rPr>
          <w:sz w:val="22"/>
          <w:szCs w:val="22"/>
          <w:lang w:val="en-US"/>
        </w:rPr>
        <w:t>9</w:t>
      </w:r>
      <w:r w:rsidR="00615904" w:rsidRPr="006916C9">
        <w:rPr>
          <w:sz w:val="22"/>
          <w:szCs w:val="22"/>
          <w:lang w:val="en-US"/>
        </w:rPr>
        <w:t>.</w:t>
      </w:r>
      <w:r w:rsidR="006916C9" w:rsidRPr="006916C9">
        <w:rPr>
          <w:sz w:val="22"/>
          <w:szCs w:val="22"/>
          <w:lang w:val="en-US"/>
        </w:rPr>
        <w:t>11</w:t>
      </w:r>
      <w:r w:rsidR="00615904" w:rsidRPr="006916C9">
        <w:rPr>
          <w:sz w:val="22"/>
          <w:szCs w:val="22"/>
          <w:lang w:val="en-US"/>
        </w:rPr>
        <w:t>.</w:t>
      </w:r>
      <w:r w:rsidR="006916C9" w:rsidRPr="006916C9">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C0B2AB7"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3085A">
        <w:rPr>
          <w:sz w:val="22"/>
          <w:szCs w:val="22"/>
        </w:rPr>
        <w:t>uplink capacity enhancements</w:t>
      </w:r>
      <w:r w:rsidR="00E12127" w:rsidRPr="00E12127">
        <w:rPr>
          <w:sz w:val="22"/>
          <w:szCs w:val="22"/>
        </w:rPr>
        <w:t xml:space="preserve"> for </w:t>
      </w:r>
      <w:r w:rsidR="0023085A">
        <w:rPr>
          <w:sz w:val="22"/>
          <w:szCs w:val="22"/>
        </w:rPr>
        <w:t>IoT-</w:t>
      </w:r>
      <w:r w:rsidR="00E12127" w:rsidRPr="00E12127">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72DB5FB"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5C1F2E">
        <w:rPr>
          <w:rFonts w:ascii="Times New Roman" w:hAnsi="Times New Roman"/>
        </w:rPr>
        <w:t xml:space="preserve">WID entitled </w:t>
      </w:r>
      <w:r w:rsidRPr="00956021">
        <w:rPr>
          <w:rFonts w:ascii="Times New Roman" w:hAnsi="Times New Roman"/>
        </w:rPr>
        <w:t>“</w:t>
      </w:r>
      <w:r w:rsidR="004C1E99" w:rsidRPr="004C1E99">
        <w:rPr>
          <w:rFonts w:ascii="Times New Roman" w:hAnsi="Times New Roman"/>
        </w:rPr>
        <w:t>Non-Terrestrial Networks (NTN) for Internet of Things (IoT) Phase 3</w:t>
      </w:r>
      <w:r w:rsidRPr="00956021">
        <w:rPr>
          <w:rFonts w:ascii="Times New Roman" w:hAnsi="Times New Roman"/>
        </w:rPr>
        <w:t xml:space="preserve">” </w:t>
      </w:r>
      <w:r w:rsidR="005C1F2E">
        <w:rPr>
          <w:rFonts w:ascii="Times New Roman" w:hAnsi="Times New Roman"/>
        </w:rPr>
        <w:t>includes the following objective touching upon RAN1 [</w:t>
      </w:r>
      <w:r w:rsidR="005C1F2E" w:rsidRPr="00763883">
        <w:rPr>
          <w:rFonts w:ascii="Times New Roman" w:hAnsi="Times New Roman"/>
        </w:rPr>
        <w:t>1</w:t>
      </w:r>
      <w:r w:rsidR="005C1F2E">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3D4E675A" w14:textId="77777777" w:rsidR="00B52064" w:rsidRPr="00B52064" w:rsidRDefault="00B52064" w:rsidP="00B52064">
            <w:pPr>
              <w:numPr>
                <w:ilvl w:val="0"/>
                <w:numId w:val="32"/>
              </w:numPr>
              <w:spacing w:after="0"/>
              <w:rPr>
                <w:bCs/>
                <w:sz w:val="16"/>
                <w:szCs w:val="16"/>
              </w:rPr>
            </w:pPr>
            <w:r w:rsidRPr="00B52064">
              <w:rPr>
                <w:bCs/>
                <w:sz w:val="16"/>
                <w:szCs w:val="16"/>
              </w:rPr>
              <w:t>Support of Capacity enhancements for uplink</w:t>
            </w:r>
            <w:r w:rsidRPr="00B52064">
              <w:rPr>
                <w:bCs/>
                <w:sz w:val="16"/>
                <w:szCs w:val="16"/>
              </w:rPr>
              <w:br/>
            </w:r>
          </w:p>
          <w:p w14:paraId="03DFBCF8" w14:textId="77777777" w:rsidR="00B52064" w:rsidRPr="00B52064" w:rsidRDefault="00B52064" w:rsidP="00B52064">
            <w:pPr>
              <w:numPr>
                <w:ilvl w:val="1"/>
                <w:numId w:val="32"/>
              </w:numPr>
              <w:spacing w:after="0"/>
              <w:rPr>
                <w:bCs/>
                <w:sz w:val="16"/>
                <w:szCs w:val="16"/>
              </w:rPr>
            </w:pPr>
            <w:r w:rsidRPr="00B52064">
              <w:rPr>
                <w:bCs/>
                <w:sz w:val="16"/>
                <w:szCs w:val="16"/>
              </w:rPr>
              <w:t xml:space="preserve">Study then specify, if beneficial, enhancements to enable </w:t>
            </w:r>
            <w:bookmarkStart w:id="0" w:name="OLE_LINK16"/>
            <w:r w:rsidRPr="00B52064">
              <w:rPr>
                <w:bCs/>
                <w:sz w:val="16"/>
                <w:szCs w:val="16"/>
              </w:rPr>
              <w:t xml:space="preserve">multiplexing of multiple UEs </w:t>
            </w:r>
            <w:bookmarkEnd w:id="0"/>
            <w:r w:rsidRPr="00B52064">
              <w:rPr>
                <w:bCs/>
                <w:sz w:val="16"/>
                <w:szCs w:val="16"/>
              </w:rPr>
              <w:t>(e.g. up to the min of 4 and the maximum allowed by the existing UL and DL signalling) in a single 3.75 kHz or 15 kHz subcarrier via orthogonal cover codes (</w:t>
            </w:r>
            <w:bookmarkStart w:id="1" w:name="OLE_LINK15"/>
            <w:r w:rsidRPr="00B52064">
              <w:rPr>
                <w:bCs/>
                <w:sz w:val="16"/>
                <w:szCs w:val="16"/>
              </w:rPr>
              <w:t>OCC</w:t>
            </w:r>
            <w:bookmarkEnd w:id="1"/>
            <w:r w:rsidRPr="00B52064">
              <w:rPr>
                <w:bCs/>
                <w:sz w:val="16"/>
                <w:szCs w:val="16"/>
              </w:rPr>
              <w:t>) for NPUSCH format 1 and NPRACH [RAN1, RAN2, RAN4]</w:t>
            </w:r>
          </w:p>
          <w:p w14:paraId="39611E55" w14:textId="77777777" w:rsidR="00B52064" w:rsidRPr="00B52064" w:rsidRDefault="00B52064" w:rsidP="00B52064">
            <w:pPr>
              <w:spacing w:after="0"/>
              <w:rPr>
                <w:bCs/>
                <w:sz w:val="16"/>
                <w:szCs w:val="16"/>
              </w:rPr>
            </w:pPr>
          </w:p>
          <w:p w14:paraId="5DD56B1C" w14:textId="77777777" w:rsidR="00B52064" w:rsidRPr="00B52064" w:rsidRDefault="00B52064" w:rsidP="00B52064">
            <w:pPr>
              <w:numPr>
                <w:ilvl w:val="2"/>
                <w:numId w:val="32"/>
              </w:numPr>
              <w:spacing w:after="0"/>
              <w:rPr>
                <w:bCs/>
                <w:sz w:val="16"/>
                <w:szCs w:val="16"/>
              </w:rPr>
            </w:pPr>
            <w:r w:rsidRPr="00B52064">
              <w:rPr>
                <w:bCs/>
                <w:sz w:val="16"/>
                <w:szCs w:val="16"/>
              </w:rPr>
              <w:t>Multi-tone support for 15 kHz SCS should also be considered</w:t>
            </w:r>
          </w:p>
          <w:p w14:paraId="5F7AEEE8" w14:textId="77777777" w:rsidR="00B52064" w:rsidRPr="00B52064" w:rsidRDefault="00B52064" w:rsidP="00B52064">
            <w:pPr>
              <w:numPr>
                <w:ilvl w:val="2"/>
                <w:numId w:val="32"/>
              </w:numPr>
              <w:spacing w:after="0"/>
              <w:rPr>
                <w:bCs/>
                <w:sz w:val="16"/>
                <w:szCs w:val="16"/>
              </w:rPr>
            </w:pPr>
            <w:r w:rsidRPr="00B52064">
              <w:rPr>
                <w:bCs/>
                <w:sz w:val="16"/>
                <w:szCs w:val="16"/>
              </w:rPr>
              <w:t xml:space="preserve">Specify necessary signalling, if needed </w:t>
            </w:r>
          </w:p>
          <w:p w14:paraId="0A2C1D0A" w14:textId="77777777" w:rsidR="00B52064" w:rsidRPr="00B52064" w:rsidRDefault="00B52064" w:rsidP="00B52064">
            <w:pPr>
              <w:numPr>
                <w:ilvl w:val="2"/>
                <w:numId w:val="32"/>
              </w:numPr>
              <w:spacing w:after="0"/>
              <w:rPr>
                <w:bCs/>
                <w:sz w:val="16"/>
                <w:szCs w:val="16"/>
              </w:rPr>
            </w:pPr>
            <w:r w:rsidRPr="00B52064">
              <w:rPr>
                <w:bCs/>
                <w:sz w:val="16"/>
                <w:szCs w:val="16"/>
              </w:rPr>
              <w:t>Update RF requirements accordingly, if needed</w:t>
            </w:r>
          </w:p>
          <w:p w14:paraId="5962CB8B" w14:textId="77777777" w:rsidR="00B52064" w:rsidRPr="00B52064" w:rsidRDefault="00B52064" w:rsidP="00B52064">
            <w:pPr>
              <w:spacing w:after="0"/>
              <w:ind w:left="1080" w:firstLine="720"/>
              <w:rPr>
                <w:bCs/>
                <w:i/>
                <w:iCs/>
                <w:sz w:val="16"/>
                <w:szCs w:val="16"/>
              </w:rPr>
            </w:pPr>
          </w:p>
          <w:p w14:paraId="3E277534" w14:textId="77777777" w:rsidR="00B52064" w:rsidRPr="00B52064" w:rsidRDefault="00B52064" w:rsidP="00B52064">
            <w:pPr>
              <w:spacing w:after="0"/>
              <w:ind w:left="1080" w:firstLine="720"/>
              <w:rPr>
                <w:bCs/>
                <w:sz w:val="16"/>
                <w:szCs w:val="16"/>
              </w:rPr>
            </w:pPr>
            <w:r w:rsidRPr="00B52064">
              <w:rPr>
                <w:bCs/>
                <w:sz w:val="16"/>
                <w:szCs w:val="16"/>
              </w:rPr>
              <w:t>Note: Impact of impairment shall be taken into account</w:t>
            </w:r>
          </w:p>
          <w:p w14:paraId="22ED4887" w14:textId="3B49DF0C" w:rsidR="005C1F2E" w:rsidRPr="004C1E99" w:rsidRDefault="005C1F2E" w:rsidP="00B52064">
            <w:pPr>
              <w:spacing w:after="0"/>
              <w:rPr>
                <w:sz w:val="20"/>
                <w:szCs w:val="20"/>
              </w:rPr>
            </w:pPr>
          </w:p>
        </w:tc>
      </w:tr>
    </w:tbl>
    <w:p w14:paraId="3B27088F" w14:textId="4452111C" w:rsidR="00417AC0" w:rsidRDefault="00417AC0" w:rsidP="004E4966">
      <w:pPr>
        <w:pStyle w:val="BodyText"/>
        <w:rPr>
          <w:rFonts w:ascii="Times New Roman" w:hAnsi="Times New Roman"/>
        </w:rPr>
      </w:pPr>
    </w:p>
    <w:p w14:paraId="251E8E45" w14:textId="10C484FC" w:rsidR="004E4966" w:rsidRDefault="004E4966" w:rsidP="004E4966">
      <w:pPr>
        <w:pStyle w:val="BodyText"/>
        <w:rPr>
          <w:rFonts w:ascii="Times New Roman" w:hAnsi="Times New Roman"/>
        </w:rPr>
      </w:pPr>
      <w:r>
        <w:rPr>
          <w:rFonts w:ascii="Times New Roman" w:hAnsi="Times New Roman"/>
        </w:rPr>
        <w:t xml:space="preserve">In this contribution we </w:t>
      </w:r>
      <w:r w:rsidR="00DF14B6">
        <w:rPr>
          <w:rFonts w:ascii="Times New Roman" w:hAnsi="Times New Roman"/>
        </w:rPr>
        <w:t xml:space="preserve">provide </w:t>
      </w:r>
      <w:r w:rsidR="00417AC0">
        <w:rPr>
          <w:rFonts w:ascii="Times New Roman" w:hAnsi="Times New Roman"/>
        </w:rPr>
        <w:t xml:space="preserve">a follow-up </w:t>
      </w:r>
      <w:r w:rsidR="00110887">
        <w:rPr>
          <w:rFonts w:ascii="Times New Roman" w:hAnsi="Times New Roman"/>
        </w:rPr>
        <w:t xml:space="preserve">on </w:t>
      </w:r>
      <w:r w:rsidR="00417AC0">
        <w:rPr>
          <w:rFonts w:ascii="Times New Roman" w:hAnsi="Times New Roman"/>
        </w:rPr>
        <w:t xml:space="preserve">the </w:t>
      </w:r>
      <w:r w:rsidR="00110887">
        <w:rPr>
          <w:rFonts w:ascii="Times New Roman" w:hAnsi="Times New Roman"/>
        </w:rPr>
        <w:t xml:space="preserve">uplink capacity enhancements for NPUSCH format 1 including both </w:t>
      </w:r>
      <w:r w:rsidR="0067311B">
        <w:rPr>
          <w:rFonts w:ascii="Times New Roman" w:hAnsi="Times New Roman"/>
        </w:rPr>
        <w:t xml:space="preserve">15 kHz and </w:t>
      </w:r>
      <w:r w:rsidR="00110887">
        <w:rPr>
          <w:rFonts w:ascii="Times New Roman" w:hAnsi="Times New Roman"/>
        </w:rPr>
        <w:t>3.75 kHz subcarrier spacings, and NPRACH</w:t>
      </w:r>
      <w:r w:rsidR="00711A0B">
        <w:rPr>
          <w:rFonts w:ascii="Times New Roman" w:hAnsi="Times New Roman"/>
        </w:rPr>
        <w:t>.</w:t>
      </w:r>
    </w:p>
    <w:p w14:paraId="192CB251" w14:textId="4673F011" w:rsidR="00574B33" w:rsidRDefault="00574B33" w:rsidP="00574B33">
      <w:pPr>
        <w:pStyle w:val="Heading1"/>
      </w:pPr>
      <w:r>
        <w:t>2</w:t>
      </w:r>
      <w:r>
        <w:tab/>
      </w:r>
      <w:r w:rsidR="00110887">
        <w:t>OCC for NPUSCH Format 1</w:t>
      </w:r>
    </w:p>
    <w:p w14:paraId="4DF10BF1" w14:textId="38C374B6" w:rsidR="00417AC0" w:rsidRDefault="00417AC0" w:rsidP="00417AC0">
      <w:r>
        <w:t>In RAN1# 11</w:t>
      </w:r>
      <w:r w:rsidR="0067311B">
        <w:t>7</w:t>
      </w:r>
      <w:r>
        <w:t>, the following agreement was reached [</w:t>
      </w:r>
      <w:r w:rsidR="00A602CA">
        <w:t>2</w:t>
      </w:r>
      <w:r>
        <w:t>]:</w:t>
      </w:r>
    </w:p>
    <w:tbl>
      <w:tblPr>
        <w:tblStyle w:val="TableGrid"/>
        <w:tblW w:w="0" w:type="auto"/>
        <w:tblLook w:val="04A0" w:firstRow="1" w:lastRow="0" w:firstColumn="1" w:lastColumn="0" w:noHBand="0" w:noVBand="1"/>
      </w:tblPr>
      <w:tblGrid>
        <w:gridCol w:w="9629"/>
      </w:tblGrid>
      <w:tr w:rsidR="0067311B" w14:paraId="218E9562" w14:textId="77777777" w:rsidTr="0067311B">
        <w:tc>
          <w:tcPr>
            <w:tcW w:w="9629" w:type="dxa"/>
          </w:tcPr>
          <w:p w14:paraId="1116DE3E" w14:textId="77777777" w:rsidR="0067311B" w:rsidRPr="0067311B" w:rsidRDefault="0067311B" w:rsidP="0067311B">
            <w:pPr>
              <w:rPr>
                <w:bCs/>
                <w:sz w:val="16"/>
                <w:szCs w:val="16"/>
              </w:rPr>
            </w:pPr>
            <w:r w:rsidRPr="0067311B">
              <w:rPr>
                <w:bCs/>
                <w:sz w:val="16"/>
                <w:szCs w:val="16"/>
                <w:highlight w:val="green"/>
              </w:rPr>
              <w:t>Agreement</w:t>
            </w:r>
          </w:p>
          <w:p w14:paraId="7EDDE45C" w14:textId="0CD98B29" w:rsidR="0067311B" w:rsidRDefault="0067311B" w:rsidP="00417AC0">
            <w:pPr>
              <w:rPr>
                <w:lang w:eastAsia="ko-KR"/>
              </w:rPr>
            </w:pPr>
            <w:r w:rsidRPr="0067311B">
              <w:rPr>
                <w:sz w:val="16"/>
                <w:szCs w:val="16"/>
                <w:lang w:eastAsia="ko-KR"/>
              </w:rPr>
              <w:t>For OCC of NPUSCH format 1, RAN1 will not consider multiplexing more than 4 UEs.</w:t>
            </w:r>
          </w:p>
        </w:tc>
      </w:tr>
    </w:tbl>
    <w:p w14:paraId="64D484C2" w14:textId="77777777" w:rsidR="0067311B" w:rsidRDefault="0067311B" w:rsidP="00417AC0"/>
    <w:p w14:paraId="083CAD5B" w14:textId="09E2EE86" w:rsidR="00A2750E" w:rsidRDefault="00A2750E" w:rsidP="00A2750E">
      <w:r>
        <w:t>In relation with the agreement stating that “</w:t>
      </w:r>
      <w:r w:rsidRPr="00A2750E">
        <w:rPr>
          <w:i/>
          <w:iCs/>
        </w:rPr>
        <w:t>For OCC of NPUSCH format 1, RAN1 will not consider multiplexing more than 4 UEs</w:t>
      </w:r>
      <w:r>
        <w:t>” we have the following observation and proposal:</w:t>
      </w:r>
    </w:p>
    <w:p w14:paraId="38030F33" w14:textId="2F9DAA27" w:rsidR="00A2750E" w:rsidRDefault="00316CE7" w:rsidP="00316CE7">
      <w:pPr>
        <w:pStyle w:val="Observation"/>
        <w:ind w:left="1701" w:hanging="1701"/>
      </w:pPr>
      <w:bookmarkStart w:id="2" w:name="_Toc166105128"/>
      <w:r>
        <w:t>In relation with “</w:t>
      </w:r>
      <w:r w:rsidRPr="00316CE7">
        <w:rPr>
          <w:i/>
          <w:iCs/>
        </w:rPr>
        <w:t>For OCC of NPUSCH format 1, RAN1 will not consider multiplexing more than 4 UEs</w:t>
      </w:r>
      <w:r>
        <w:t>”, the following aspect</w:t>
      </w:r>
      <w:r w:rsidR="00C93175">
        <w:t>s</w:t>
      </w:r>
      <w:r>
        <w:t xml:space="preserve"> should be considered:</w:t>
      </w:r>
      <w:bookmarkEnd w:id="2"/>
    </w:p>
    <w:p w14:paraId="23E5EDF8" w14:textId="62D0D3CC" w:rsidR="00316CE7" w:rsidRDefault="00316CE7" w:rsidP="00316CE7">
      <w:pPr>
        <w:pStyle w:val="Observation"/>
        <w:numPr>
          <w:ilvl w:val="0"/>
          <w:numId w:val="38"/>
        </w:numPr>
      </w:pPr>
      <w:bookmarkStart w:id="3" w:name="_Toc166105129"/>
      <w:r>
        <w:t xml:space="preserve">The UEs to be paired </w:t>
      </w:r>
      <w:r w:rsidR="00E3481C">
        <w:t xml:space="preserve">should have similar characteristics (e.g., </w:t>
      </w:r>
      <w:r w:rsidR="00E3481C" w:rsidRPr="00E3481C">
        <w:t>traffic characteristics, number of repetitions, modulation schemes, location, power</w:t>
      </w:r>
      <w:r w:rsidR="00E3481C">
        <w:t xml:space="preserve">, etc). Thus, </w:t>
      </w:r>
      <w:r w:rsidR="005E3909">
        <w:t>f</w:t>
      </w:r>
      <w:r w:rsidR="005E3909" w:rsidRPr="005E3909">
        <w:t>inding suitable candidate UEs that match similar characteristics will become more difficult as more UEs are sought to be matched.</w:t>
      </w:r>
      <w:bookmarkEnd w:id="3"/>
    </w:p>
    <w:p w14:paraId="0DA97246" w14:textId="6C58C0B6" w:rsidR="00316CE7" w:rsidRDefault="00316CE7" w:rsidP="00316CE7">
      <w:pPr>
        <w:pStyle w:val="Observation"/>
        <w:numPr>
          <w:ilvl w:val="0"/>
          <w:numId w:val="38"/>
        </w:numPr>
      </w:pPr>
      <w:bookmarkStart w:id="4" w:name="_Toc166105130"/>
      <w:r>
        <w:t>The UL OCC-based transmissions will be orthogonal; however, the DL transmissions won’t be orthogonal. Thus, scheduling 4UEs to transmit simultaneously on the same time-frequency UL resources will require 4 independent DCIs.</w:t>
      </w:r>
      <w:bookmarkEnd w:id="4"/>
    </w:p>
    <w:p w14:paraId="1B221B1D" w14:textId="4753C0AD" w:rsidR="003E472C" w:rsidRDefault="003E472C" w:rsidP="00316CE7">
      <w:pPr>
        <w:pStyle w:val="Observation"/>
        <w:numPr>
          <w:ilvl w:val="0"/>
          <w:numId w:val="38"/>
        </w:numPr>
      </w:pPr>
      <w:bookmarkStart w:id="5" w:name="_Toc166105131"/>
      <w:r w:rsidRPr="003E472C">
        <w:lastRenderedPageBreak/>
        <w:t>If 4UEs transmit simultaneously on the same time-frequency UL resources</w:t>
      </w:r>
      <w:r>
        <w:t>,</w:t>
      </w:r>
      <w:r w:rsidRPr="003E472C">
        <w:t xml:space="preserve"> 4 independent DCIs </w:t>
      </w:r>
      <w:r>
        <w:t xml:space="preserve">will be required </w:t>
      </w:r>
      <w:r w:rsidRPr="003E472C">
        <w:t>to schedule them in DL</w:t>
      </w:r>
      <w:r>
        <w:t xml:space="preserve">. For the DCIs to point </w:t>
      </w:r>
      <w:r w:rsidR="00164039">
        <w:t xml:space="preserve">out </w:t>
      </w:r>
      <w:r>
        <w:t xml:space="preserve">to the exact same UL resources, contiguous scheduling delays </w:t>
      </w:r>
      <w:r w:rsidRPr="003E472C">
        <w:rPr>
          <w:i/>
          <w:iCs/>
        </w:rPr>
        <w:t>k</w:t>
      </w:r>
      <w:r w:rsidRPr="003E472C">
        <w:rPr>
          <w:vertAlign w:val="subscript"/>
        </w:rPr>
        <w:t>0</w:t>
      </w:r>
      <w:r>
        <w:t xml:space="preserve"> will be required, however this possibility is not available today in the standard (See </w:t>
      </w:r>
      <w:r w:rsidRPr="003E472C">
        <w:t>Table 16.5.1-1</w:t>
      </w:r>
      <w:r>
        <w:t xml:space="preserve"> in TS 36.213).</w:t>
      </w:r>
      <w:bookmarkEnd w:id="5"/>
    </w:p>
    <w:p w14:paraId="7CD5ECCB" w14:textId="4822DF97" w:rsidR="00316CE7" w:rsidRDefault="005E3909" w:rsidP="005E3909">
      <w:pPr>
        <w:pStyle w:val="Observation"/>
        <w:numPr>
          <w:ilvl w:val="0"/>
          <w:numId w:val="38"/>
        </w:numPr>
      </w:pPr>
      <w:bookmarkStart w:id="6" w:name="_Toc166105132"/>
      <w:r>
        <w:t xml:space="preserve">The length of the orthogonal sequence is in principle expected to be longer in the time-domain </w:t>
      </w:r>
      <w:r w:rsidRPr="005E3909">
        <w:t>as more UEs are</w:t>
      </w:r>
      <w:r w:rsidR="00164039">
        <w:t xml:space="preserve"> paired to transmit in UL</w:t>
      </w:r>
      <w:r>
        <w:t xml:space="preserve">. </w:t>
      </w:r>
      <w:r w:rsidR="00164039">
        <w:t>On this matter, s</w:t>
      </w:r>
      <w:r>
        <w:t xml:space="preserve">horter sequences are preferred since the RU length of single-tone transmission are already lengthy (e.g., the RU length for single-tone with 3.75 kHz SCS is 32ms). Moreover, we need to keep in mind that depending on Transport Block intended to be transmitted, more than one </w:t>
      </w:r>
      <w:r w:rsidR="00164039">
        <w:t xml:space="preserve">RU </w:t>
      </w:r>
      <w:r>
        <w:t>(</w:t>
      </w:r>
      <w:r w:rsidR="00164039">
        <w:t xml:space="preserve">and </w:t>
      </w:r>
      <w:r>
        <w:t>up to 10 RUs) will be required</w:t>
      </w:r>
      <w:r w:rsidR="00164039">
        <w:t xml:space="preserve"> for the UL transmission</w:t>
      </w:r>
      <w:r>
        <w:t xml:space="preserve">. Yet, the longer the orthogonal sequences, the </w:t>
      </w:r>
      <w:r w:rsidR="00164039">
        <w:t xml:space="preserve">UL transmission will be </w:t>
      </w:r>
      <w:r>
        <w:t>more prone to collisions with e.g., NPRACH.</w:t>
      </w:r>
      <w:bookmarkEnd w:id="6"/>
    </w:p>
    <w:p w14:paraId="4BA494AC" w14:textId="4EE278C2" w:rsidR="00D5187F" w:rsidRDefault="00046A21" w:rsidP="00046A21">
      <w:pPr>
        <w:jc w:val="both"/>
      </w:pPr>
      <w:r>
        <w:t>The example below illustrates</w:t>
      </w:r>
      <w:r w:rsidR="00D5187F">
        <w:t xml:space="preserve"> the require</w:t>
      </w:r>
      <w:r>
        <w:t>d</w:t>
      </w:r>
      <w:r w:rsidR="00D5187F">
        <w:t xml:space="preserve"> scheduling delay (</w:t>
      </w:r>
      <w:r>
        <w:t xml:space="preserve">i.e., </w:t>
      </w:r>
      <w:r w:rsidR="00D5187F" w:rsidRPr="00D44AE4">
        <w:rPr>
          <w:i/>
          <w:iCs/>
        </w:rPr>
        <w:t>k</w:t>
      </w:r>
      <w:r w:rsidR="00D5187F" w:rsidRPr="00D44AE4">
        <w:rPr>
          <w:vertAlign w:val="subscript"/>
        </w:rPr>
        <w:t>0</w:t>
      </w:r>
      <w:r w:rsidR="00D5187F">
        <w:t xml:space="preserve">), when four UEs are scheduled to transmit in uplink using an OCC-based transmission. As we can see from Figure 1, </w:t>
      </w:r>
      <w:r w:rsidR="00D5187F" w:rsidRPr="00D44AE4">
        <w:rPr>
          <w:i/>
          <w:iCs/>
        </w:rPr>
        <w:t>k</w:t>
      </w:r>
      <w:r w:rsidR="00D5187F" w:rsidRPr="00D44AE4">
        <w:rPr>
          <w:vertAlign w:val="subscript"/>
        </w:rPr>
        <w:t>0</w:t>
      </w:r>
      <w:r w:rsidR="00D5187F">
        <w:rPr>
          <w:vertAlign w:val="subscript"/>
        </w:rPr>
        <w:t xml:space="preserve"> </w:t>
      </w:r>
      <w:r w:rsidR="00D5187F">
        <w:t xml:space="preserve">= 8, 9, 10, and 11 are used in DCI#1, DCI#2, DCI#3, and DCI#4 respectively </w:t>
      </w:r>
      <w:r w:rsidR="00537D11">
        <w:t xml:space="preserve">for </w:t>
      </w:r>
      <w:r w:rsidR="00D5187F">
        <w:t>schedul</w:t>
      </w:r>
      <w:r w:rsidR="00537D11">
        <w:t>ing</w:t>
      </w:r>
      <w:r w:rsidR="00D5187F">
        <w:t xml:space="preserve"> UE1, UE2, UE3, and UE4 on the exact same uplink time-frequency resources:</w:t>
      </w:r>
    </w:p>
    <w:tbl>
      <w:tblPr>
        <w:tblStyle w:val="TableGrid"/>
        <w:tblW w:w="5000" w:type="pct"/>
        <w:tblLook w:val="04A0" w:firstRow="1" w:lastRow="0" w:firstColumn="1" w:lastColumn="0" w:noHBand="0" w:noVBand="1"/>
      </w:tblPr>
      <w:tblGrid>
        <w:gridCol w:w="1058"/>
        <w:gridCol w:w="617"/>
        <w:gridCol w:w="617"/>
        <w:gridCol w:w="617"/>
        <w:gridCol w:w="617"/>
        <w:gridCol w:w="351"/>
        <w:gridCol w:w="351"/>
        <w:gridCol w:w="350"/>
        <w:gridCol w:w="350"/>
        <w:gridCol w:w="350"/>
        <w:gridCol w:w="350"/>
        <w:gridCol w:w="449"/>
        <w:gridCol w:w="449"/>
        <w:gridCol w:w="449"/>
        <w:gridCol w:w="449"/>
        <w:gridCol w:w="449"/>
        <w:gridCol w:w="451"/>
        <w:gridCol w:w="426"/>
        <w:gridCol w:w="428"/>
        <w:gridCol w:w="451"/>
      </w:tblGrid>
      <w:tr w:rsidR="00D5187F" w14:paraId="7152AF81" w14:textId="77777777" w:rsidTr="00D7441E">
        <w:tc>
          <w:tcPr>
            <w:tcW w:w="549" w:type="pct"/>
          </w:tcPr>
          <w:p w14:paraId="03E875B6" w14:textId="77777777" w:rsidR="00D5187F" w:rsidRDefault="00D5187F" w:rsidP="00D7441E">
            <w:pPr>
              <w:rPr>
                <w:sz w:val="16"/>
                <w:szCs w:val="16"/>
              </w:rPr>
            </w:pPr>
            <w:r>
              <w:rPr>
                <w:sz w:val="16"/>
                <w:szCs w:val="16"/>
              </w:rPr>
              <w:t>Subframe</w:t>
            </w:r>
          </w:p>
        </w:tc>
        <w:tc>
          <w:tcPr>
            <w:tcW w:w="320" w:type="pct"/>
            <w:tcBorders>
              <w:bottom w:val="single" w:sz="4" w:space="0" w:color="auto"/>
            </w:tcBorders>
          </w:tcPr>
          <w:p w14:paraId="07F877D3" w14:textId="77777777" w:rsidR="00D5187F" w:rsidRPr="00B038F0" w:rsidRDefault="00D5187F" w:rsidP="00D7441E">
            <w:pPr>
              <w:rPr>
                <w:sz w:val="16"/>
                <w:szCs w:val="16"/>
              </w:rPr>
            </w:pPr>
            <w:r w:rsidRPr="00B038F0">
              <w:rPr>
                <w:sz w:val="16"/>
                <w:szCs w:val="16"/>
              </w:rPr>
              <w:t>0</w:t>
            </w:r>
          </w:p>
        </w:tc>
        <w:tc>
          <w:tcPr>
            <w:tcW w:w="320" w:type="pct"/>
            <w:tcBorders>
              <w:bottom w:val="single" w:sz="4" w:space="0" w:color="auto"/>
            </w:tcBorders>
          </w:tcPr>
          <w:p w14:paraId="62198FAD" w14:textId="77777777" w:rsidR="00D5187F" w:rsidRPr="00B038F0" w:rsidRDefault="00D5187F" w:rsidP="00D7441E">
            <w:pPr>
              <w:rPr>
                <w:sz w:val="16"/>
                <w:szCs w:val="16"/>
              </w:rPr>
            </w:pPr>
            <w:r w:rsidRPr="00B038F0">
              <w:rPr>
                <w:sz w:val="16"/>
                <w:szCs w:val="16"/>
              </w:rPr>
              <w:t>1</w:t>
            </w:r>
          </w:p>
        </w:tc>
        <w:tc>
          <w:tcPr>
            <w:tcW w:w="320" w:type="pct"/>
            <w:tcBorders>
              <w:bottom w:val="single" w:sz="4" w:space="0" w:color="auto"/>
            </w:tcBorders>
          </w:tcPr>
          <w:p w14:paraId="09A9B844" w14:textId="77777777" w:rsidR="00D5187F" w:rsidRPr="00B038F0" w:rsidRDefault="00D5187F" w:rsidP="00D7441E">
            <w:pPr>
              <w:rPr>
                <w:sz w:val="16"/>
                <w:szCs w:val="16"/>
              </w:rPr>
            </w:pPr>
            <w:r w:rsidRPr="00B038F0">
              <w:rPr>
                <w:sz w:val="16"/>
                <w:szCs w:val="16"/>
              </w:rPr>
              <w:t>2</w:t>
            </w:r>
          </w:p>
        </w:tc>
        <w:tc>
          <w:tcPr>
            <w:tcW w:w="320" w:type="pct"/>
            <w:tcBorders>
              <w:bottom w:val="single" w:sz="4" w:space="0" w:color="auto"/>
            </w:tcBorders>
          </w:tcPr>
          <w:p w14:paraId="4F0EC911" w14:textId="77777777" w:rsidR="00D5187F" w:rsidRPr="00B038F0" w:rsidRDefault="00D5187F" w:rsidP="00D7441E">
            <w:pPr>
              <w:rPr>
                <w:sz w:val="16"/>
                <w:szCs w:val="16"/>
              </w:rPr>
            </w:pPr>
            <w:r w:rsidRPr="00B038F0">
              <w:rPr>
                <w:sz w:val="16"/>
                <w:szCs w:val="16"/>
              </w:rPr>
              <w:t>3</w:t>
            </w:r>
          </w:p>
        </w:tc>
        <w:tc>
          <w:tcPr>
            <w:tcW w:w="182" w:type="pct"/>
          </w:tcPr>
          <w:p w14:paraId="05446C25" w14:textId="77777777" w:rsidR="00D5187F" w:rsidRPr="00B038F0" w:rsidRDefault="00D5187F" w:rsidP="00D7441E">
            <w:pPr>
              <w:rPr>
                <w:sz w:val="16"/>
                <w:szCs w:val="16"/>
              </w:rPr>
            </w:pPr>
            <w:r w:rsidRPr="00B038F0">
              <w:rPr>
                <w:sz w:val="16"/>
                <w:szCs w:val="16"/>
              </w:rPr>
              <w:t>4</w:t>
            </w:r>
          </w:p>
        </w:tc>
        <w:tc>
          <w:tcPr>
            <w:tcW w:w="182" w:type="pct"/>
          </w:tcPr>
          <w:p w14:paraId="2CF56830" w14:textId="77777777" w:rsidR="00D5187F" w:rsidRPr="00B038F0" w:rsidRDefault="00D5187F" w:rsidP="00D7441E">
            <w:pPr>
              <w:rPr>
                <w:sz w:val="16"/>
                <w:szCs w:val="16"/>
              </w:rPr>
            </w:pPr>
            <w:r w:rsidRPr="00B038F0">
              <w:rPr>
                <w:sz w:val="16"/>
                <w:szCs w:val="16"/>
              </w:rPr>
              <w:t>5</w:t>
            </w:r>
          </w:p>
        </w:tc>
        <w:tc>
          <w:tcPr>
            <w:tcW w:w="182" w:type="pct"/>
          </w:tcPr>
          <w:p w14:paraId="5DAABB5F" w14:textId="77777777" w:rsidR="00D5187F" w:rsidRPr="00B038F0" w:rsidRDefault="00D5187F" w:rsidP="00D7441E">
            <w:pPr>
              <w:rPr>
                <w:sz w:val="16"/>
                <w:szCs w:val="16"/>
              </w:rPr>
            </w:pPr>
            <w:r w:rsidRPr="00B038F0">
              <w:rPr>
                <w:sz w:val="16"/>
                <w:szCs w:val="16"/>
              </w:rPr>
              <w:t>6</w:t>
            </w:r>
          </w:p>
        </w:tc>
        <w:tc>
          <w:tcPr>
            <w:tcW w:w="182" w:type="pct"/>
          </w:tcPr>
          <w:p w14:paraId="79E325B7" w14:textId="77777777" w:rsidR="00D5187F" w:rsidRPr="00B038F0" w:rsidRDefault="00D5187F" w:rsidP="00D7441E">
            <w:pPr>
              <w:rPr>
                <w:sz w:val="16"/>
                <w:szCs w:val="16"/>
              </w:rPr>
            </w:pPr>
            <w:r w:rsidRPr="00B038F0">
              <w:rPr>
                <w:sz w:val="16"/>
                <w:szCs w:val="16"/>
              </w:rPr>
              <w:t>7</w:t>
            </w:r>
          </w:p>
        </w:tc>
        <w:tc>
          <w:tcPr>
            <w:tcW w:w="182" w:type="pct"/>
          </w:tcPr>
          <w:p w14:paraId="1A2AE780" w14:textId="77777777" w:rsidR="00D5187F" w:rsidRPr="00B038F0" w:rsidRDefault="00D5187F" w:rsidP="00D7441E">
            <w:pPr>
              <w:rPr>
                <w:sz w:val="16"/>
                <w:szCs w:val="16"/>
              </w:rPr>
            </w:pPr>
            <w:r w:rsidRPr="00B038F0">
              <w:rPr>
                <w:sz w:val="16"/>
                <w:szCs w:val="16"/>
              </w:rPr>
              <w:t>8</w:t>
            </w:r>
          </w:p>
        </w:tc>
        <w:tc>
          <w:tcPr>
            <w:tcW w:w="182" w:type="pct"/>
          </w:tcPr>
          <w:p w14:paraId="7AFFE373" w14:textId="77777777" w:rsidR="00D5187F" w:rsidRPr="00B038F0" w:rsidRDefault="00D5187F" w:rsidP="00D7441E">
            <w:pPr>
              <w:rPr>
                <w:sz w:val="16"/>
                <w:szCs w:val="16"/>
              </w:rPr>
            </w:pPr>
            <w:r w:rsidRPr="00B038F0">
              <w:rPr>
                <w:sz w:val="16"/>
                <w:szCs w:val="16"/>
              </w:rPr>
              <w:t>9</w:t>
            </w:r>
          </w:p>
        </w:tc>
        <w:tc>
          <w:tcPr>
            <w:tcW w:w="233" w:type="pct"/>
          </w:tcPr>
          <w:p w14:paraId="45C5BDB2" w14:textId="77777777" w:rsidR="00D5187F" w:rsidRPr="00B038F0" w:rsidRDefault="00D5187F" w:rsidP="00D7441E">
            <w:pPr>
              <w:rPr>
                <w:sz w:val="16"/>
                <w:szCs w:val="16"/>
              </w:rPr>
            </w:pPr>
            <w:r w:rsidRPr="00B038F0">
              <w:rPr>
                <w:sz w:val="16"/>
                <w:szCs w:val="16"/>
              </w:rPr>
              <w:t>10</w:t>
            </w:r>
          </w:p>
        </w:tc>
        <w:tc>
          <w:tcPr>
            <w:tcW w:w="233" w:type="pct"/>
          </w:tcPr>
          <w:p w14:paraId="4E0B2683" w14:textId="77777777" w:rsidR="00D5187F" w:rsidRPr="00B038F0" w:rsidRDefault="00D5187F" w:rsidP="00D7441E">
            <w:pPr>
              <w:rPr>
                <w:sz w:val="16"/>
                <w:szCs w:val="16"/>
              </w:rPr>
            </w:pPr>
            <w:r w:rsidRPr="00B038F0">
              <w:rPr>
                <w:sz w:val="16"/>
                <w:szCs w:val="16"/>
              </w:rPr>
              <w:t>11</w:t>
            </w:r>
          </w:p>
        </w:tc>
        <w:tc>
          <w:tcPr>
            <w:tcW w:w="233" w:type="pct"/>
          </w:tcPr>
          <w:p w14:paraId="1CD1490F" w14:textId="77777777" w:rsidR="00D5187F" w:rsidRPr="00B038F0" w:rsidRDefault="00D5187F" w:rsidP="00D7441E">
            <w:pPr>
              <w:rPr>
                <w:sz w:val="16"/>
                <w:szCs w:val="16"/>
              </w:rPr>
            </w:pPr>
            <w:r w:rsidRPr="00B038F0">
              <w:rPr>
                <w:sz w:val="16"/>
                <w:szCs w:val="16"/>
              </w:rPr>
              <w:t>12</w:t>
            </w:r>
          </w:p>
        </w:tc>
        <w:tc>
          <w:tcPr>
            <w:tcW w:w="233" w:type="pct"/>
          </w:tcPr>
          <w:p w14:paraId="23EC7348" w14:textId="77777777" w:rsidR="00D5187F" w:rsidRPr="00B038F0" w:rsidRDefault="00D5187F" w:rsidP="00D7441E">
            <w:pPr>
              <w:rPr>
                <w:sz w:val="16"/>
                <w:szCs w:val="16"/>
              </w:rPr>
            </w:pPr>
            <w:r w:rsidRPr="00B038F0">
              <w:rPr>
                <w:sz w:val="16"/>
                <w:szCs w:val="16"/>
              </w:rPr>
              <w:t>13</w:t>
            </w:r>
          </w:p>
        </w:tc>
        <w:tc>
          <w:tcPr>
            <w:tcW w:w="233" w:type="pct"/>
          </w:tcPr>
          <w:p w14:paraId="410F58CA" w14:textId="77777777" w:rsidR="00D5187F" w:rsidRPr="00B038F0" w:rsidRDefault="00D5187F" w:rsidP="00D7441E">
            <w:pPr>
              <w:rPr>
                <w:sz w:val="16"/>
                <w:szCs w:val="16"/>
              </w:rPr>
            </w:pPr>
            <w:r w:rsidRPr="00B038F0">
              <w:rPr>
                <w:sz w:val="16"/>
                <w:szCs w:val="16"/>
              </w:rPr>
              <w:t>14</w:t>
            </w:r>
          </w:p>
        </w:tc>
        <w:tc>
          <w:tcPr>
            <w:tcW w:w="234" w:type="pct"/>
          </w:tcPr>
          <w:p w14:paraId="04CE09BD" w14:textId="77777777" w:rsidR="00D5187F" w:rsidRPr="00B038F0" w:rsidRDefault="00D5187F" w:rsidP="00D7441E">
            <w:pPr>
              <w:rPr>
                <w:sz w:val="16"/>
                <w:szCs w:val="16"/>
              </w:rPr>
            </w:pPr>
            <w:r w:rsidRPr="00B038F0">
              <w:rPr>
                <w:sz w:val="16"/>
                <w:szCs w:val="16"/>
              </w:rPr>
              <w:t>15</w:t>
            </w:r>
          </w:p>
        </w:tc>
        <w:tc>
          <w:tcPr>
            <w:tcW w:w="221" w:type="pct"/>
          </w:tcPr>
          <w:p w14:paraId="6F584EA8" w14:textId="77777777" w:rsidR="00D5187F" w:rsidRPr="00B038F0" w:rsidRDefault="00D5187F" w:rsidP="00D7441E">
            <w:pPr>
              <w:rPr>
                <w:sz w:val="16"/>
                <w:szCs w:val="16"/>
              </w:rPr>
            </w:pPr>
            <w:r w:rsidRPr="00B038F0">
              <w:rPr>
                <w:sz w:val="16"/>
                <w:szCs w:val="16"/>
              </w:rPr>
              <w:t>16</w:t>
            </w:r>
          </w:p>
        </w:tc>
        <w:tc>
          <w:tcPr>
            <w:tcW w:w="221" w:type="pct"/>
          </w:tcPr>
          <w:p w14:paraId="29CE694F" w14:textId="77777777" w:rsidR="00D5187F" w:rsidRPr="00B038F0" w:rsidRDefault="00D5187F" w:rsidP="00D7441E">
            <w:pPr>
              <w:rPr>
                <w:sz w:val="16"/>
                <w:szCs w:val="16"/>
              </w:rPr>
            </w:pPr>
            <w:r w:rsidRPr="00B038F0">
              <w:rPr>
                <w:sz w:val="16"/>
                <w:szCs w:val="16"/>
              </w:rPr>
              <w:t>17</w:t>
            </w:r>
          </w:p>
        </w:tc>
        <w:tc>
          <w:tcPr>
            <w:tcW w:w="234" w:type="pct"/>
            <w:vMerge w:val="restart"/>
          </w:tcPr>
          <w:p w14:paraId="6EAAD34A" w14:textId="77777777" w:rsidR="00D5187F" w:rsidRDefault="00D5187F" w:rsidP="00D7441E">
            <w:pPr>
              <w:rPr>
                <w:sz w:val="16"/>
                <w:szCs w:val="16"/>
              </w:rPr>
            </w:pPr>
          </w:p>
          <w:p w14:paraId="2A78A4B0" w14:textId="77777777" w:rsidR="00D5187F" w:rsidRDefault="00D5187F" w:rsidP="00D7441E">
            <w:pPr>
              <w:rPr>
                <w:sz w:val="16"/>
                <w:szCs w:val="16"/>
              </w:rPr>
            </w:pPr>
            <w:r>
              <w:rPr>
                <w:sz w:val="16"/>
                <w:szCs w:val="16"/>
              </w:rPr>
              <w:t>…</w:t>
            </w:r>
          </w:p>
        </w:tc>
      </w:tr>
      <w:tr w:rsidR="00D5187F" w14:paraId="27DD4B12" w14:textId="77777777" w:rsidTr="00D7441E">
        <w:tc>
          <w:tcPr>
            <w:tcW w:w="549" w:type="pct"/>
          </w:tcPr>
          <w:p w14:paraId="0C23D137" w14:textId="77777777" w:rsidR="00D5187F" w:rsidRDefault="00D5187F" w:rsidP="00D7441E">
            <w:pPr>
              <w:rPr>
                <w:sz w:val="16"/>
                <w:szCs w:val="16"/>
              </w:rPr>
            </w:pPr>
            <w:r>
              <w:rPr>
                <w:sz w:val="16"/>
                <w:szCs w:val="16"/>
              </w:rPr>
              <w:t>NPDCCH</w:t>
            </w:r>
          </w:p>
        </w:tc>
        <w:tc>
          <w:tcPr>
            <w:tcW w:w="320" w:type="pct"/>
            <w:shd w:val="thinHorzStripe" w:color="auto" w:fill="auto"/>
          </w:tcPr>
          <w:p w14:paraId="551DED71" w14:textId="77777777" w:rsidR="00D5187F" w:rsidRDefault="00D5187F" w:rsidP="00D7441E">
            <w:pPr>
              <w:rPr>
                <w:sz w:val="16"/>
                <w:szCs w:val="16"/>
              </w:rPr>
            </w:pPr>
            <w:r>
              <w:rPr>
                <w:sz w:val="16"/>
                <w:szCs w:val="16"/>
              </w:rPr>
              <w:t>UE1</w:t>
            </w:r>
          </w:p>
          <w:p w14:paraId="782AE64F" w14:textId="77777777" w:rsidR="00D5187F" w:rsidRDefault="00D5187F" w:rsidP="00D7441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11</w:t>
            </w:r>
          </w:p>
        </w:tc>
        <w:tc>
          <w:tcPr>
            <w:tcW w:w="320" w:type="pct"/>
            <w:shd w:val="thinVertStripe" w:color="auto" w:fill="auto"/>
          </w:tcPr>
          <w:p w14:paraId="20D251DF" w14:textId="77777777" w:rsidR="00D5187F" w:rsidRDefault="00D5187F" w:rsidP="00D7441E">
            <w:pPr>
              <w:rPr>
                <w:sz w:val="16"/>
                <w:szCs w:val="16"/>
              </w:rPr>
            </w:pPr>
            <w:r>
              <w:rPr>
                <w:sz w:val="16"/>
                <w:szCs w:val="16"/>
              </w:rPr>
              <w:t>UE2</w:t>
            </w:r>
          </w:p>
          <w:p w14:paraId="3F9BA484" w14:textId="77777777" w:rsidR="00D5187F" w:rsidRDefault="00D5187F" w:rsidP="00D7441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10</w:t>
            </w:r>
          </w:p>
        </w:tc>
        <w:tc>
          <w:tcPr>
            <w:tcW w:w="320" w:type="pct"/>
            <w:shd w:val="thinReverseDiagStripe" w:color="auto" w:fill="auto"/>
          </w:tcPr>
          <w:p w14:paraId="510320E3" w14:textId="77777777" w:rsidR="00D5187F" w:rsidRDefault="00D5187F" w:rsidP="00D7441E">
            <w:pPr>
              <w:rPr>
                <w:sz w:val="16"/>
                <w:szCs w:val="16"/>
              </w:rPr>
            </w:pPr>
            <w:r>
              <w:rPr>
                <w:sz w:val="16"/>
                <w:szCs w:val="16"/>
              </w:rPr>
              <w:t>UE3</w:t>
            </w:r>
          </w:p>
          <w:p w14:paraId="00118281" w14:textId="77777777" w:rsidR="00D5187F" w:rsidRDefault="00D5187F" w:rsidP="00D7441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9</w:t>
            </w:r>
          </w:p>
        </w:tc>
        <w:tc>
          <w:tcPr>
            <w:tcW w:w="320" w:type="pct"/>
            <w:shd w:val="thinDiagStripe" w:color="auto" w:fill="auto"/>
          </w:tcPr>
          <w:p w14:paraId="3AC840C4" w14:textId="77777777" w:rsidR="00D5187F" w:rsidRDefault="00D5187F" w:rsidP="00D7441E">
            <w:pPr>
              <w:rPr>
                <w:sz w:val="16"/>
                <w:szCs w:val="16"/>
              </w:rPr>
            </w:pPr>
            <w:r>
              <w:rPr>
                <w:sz w:val="16"/>
                <w:szCs w:val="16"/>
              </w:rPr>
              <w:t>UE4</w:t>
            </w:r>
          </w:p>
          <w:p w14:paraId="2F6977FF" w14:textId="77777777" w:rsidR="00D5187F" w:rsidRDefault="00D5187F" w:rsidP="00D7441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8</w:t>
            </w:r>
          </w:p>
        </w:tc>
        <w:tc>
          <w:tcPr>
            <w:tcW w:w="182" w:type="pct"/>
          </w:tcPr>
          <w:p w14:paraId="7C2D3C1D" w14:textId="77777777" w:rsidR="00D5187F" w:rsidRDefault="00D5187F" w:rsidP="00D7441E">
            <w:pPr>
              <w:rPr>
                <w:sz w:val="16"/>
                <w:szCs w:val="16"/>
              </w:rPr>
            </w:pPr>
          </w:p>
        </w:tc>
        <w:tc>
          <w:tcPr>
            <w:tcW w:w="182" w:type="pct"/>
          </w:tcPr>
          <w:p w14:paraId="6E681380" w14:textId="77777777" w:rsidR="00D5187F" w:rsidRDefault="00D5187F" w:rsidP="00D7441E">
            <w:pPr>
              <w:rPr>
                <w:sz w:val="16"/>
                <w:szCs w:val="16"/>
              </w:rPr>
            </w:pPr>
          </w:p>
        </w:tc>
        <w:tc>
          <w:tcPr>
            <w:tcW w:w="182" w:type="pct"/>
          </w:tcPr>
          <w:p w14:paraId="29C11627" w14:textId="77777777" w:rsidR="00D5187F" w:rsidRDefault="00D5187F" w:rsidP="00D7441E">
            <w:pPr>
              <w:rPr>
                <w:sz w:val="16"/>
                <w:szCs w:val="16"/>
              </w:rPr>
            </w:pPr>
          </w:p>
        </w:tc>
        <w:tc>
          <w:tcPr>
            <w:tcW w:w="182" w:type="pct"/>
          </w:tcPr>
          <w:p w14:paraId="6F7BAB5C" w14:textId="77777777" w:rsidR="00D5187F" w:rsidRDefault="00D5187F" w:rsidP="00D7441E">
            <w:pPr>
              <w:rPr>
                <w:sz w:val="16"/>
                <w:szCs w:val="16"/>
              </w:rPr>
            </w:pPr>
          </w:p>
        </w:tc>
        <w:tc>
          <w:tcPr>
            <w:tcW w:w="182" w:type="pct"/>
          </w:tcPr>
          <w:p w14:paraId="7669D66A" w14:textId="77777777" w:rsidR="00D5187F" w:rsidRDefault="00D5187F" w:rsidP="00D7441E">
            <w:pPr>
              <w:rPr>
                <w:sz w:val="16"/>
                <w:szCs w:val="16"/>
              </w:rPr>
            </w:pPr>
          </w:p>
        </w:tc>
        <w:tc>
          <w:tcPr>
            <w:tcW w:w="182" w:type="pct"/>
          </w:tcPr>
          <w:p w14:paraId="55539339" w14:textId="77777777" w:rsidR="00D5187F" w:rsidRDefault="00D5187F" w:rsidP="00D7441E">
            <w:pPr>
              <w:rPr>
                <w:sz w:val="16"/>
                <w:szCs w:val="16"/>
              </w:rPr>
            </w:pPr>
          </w:p>
        </w:tc>
        <w:tc>
          <w:tcPr>
            <w:tcW w:w="233" w:type="pct"/>
          </w:tcPr>
          <w:p w14:paraId="0243CF26" w14:textId="77777777" w:rsidR="00D5187F" w:rsidRDefault="00D5187F" w:rsidP="00D7441E">
            <w:pPr>
              <w:rPr>
                <w:sz w:val="16"/>
                <w:szCs w:val="16"/>
              </w:rPr>
            </w:pPr>
          </w:p>
        </w:tc>
        <w:tc>
          <w:tcPr>
            <w:tcW w:w="233" w:type="pct"/>
          </w:tcPr>
          <w:p w14:paraId="7E6E8552" w14:textId="77777777" w:rsidR="00D5187F" w:rsidRDefault="00D5187F" w:rsidP="00D7441E">
            <w:pPr>
              <w:rPr>
                <w:sz w:val="16"/>
                <w:szCs w:val="16"/>
              </w:rPr>
            </w:pPr>
          </w:p>
        </w:tc>
        <w:tc>
          <w:tcPr>
            <w:tcW w:w="233" w:type="pct"/>
            <w:tcBorders>
              <w:bottom w:val="single" w:sz="4" w:space="0" w:color="auto"/>
            </w:tcBorders>
          </w:tcPr>
          <w:p w14:paraId="70FD948C" w14:textId="77777777" w:rsidR="00D5187F" w:rsidRDefault="00D5187F" w:rsidP="00D7441E">
            <w:pPr>
              <w:rPr>
                <w:sz w:val="16"/>
                <w:szCs w:val="16"/>
              </w:rPr>
            </w:pPr>
          </w:p>
        </w:tc>
        <w:tc>
          <w:tcPr>
            <w:tcW w:w="233" w:type="pct"/>
            <w:tcBorders>
              <w:bottom w:val="single" w:sz="4" w:space="0" w:color="auto"/>
            </w:tcBorders>
          </w:tcPr>
          <w:p w14:paraId="4B38B612" w14:textId="77777777" w:rsidR="00D5187F" w:rsidRDefault="00D5187F" w:rsidP="00D7441E">
            <w:pPr>
              <w:rPr>
                <w:sz w:val="16"/>
                <w:szCs w:val="16"/>
              </w:rPr>
            </w:pPr>
          </w:p>
        </w:tc>
        <w:tc>
          <w:tcPr>
            <w:tcW w:w="233" w:type="pct"/>
            <w:tcBorders>
              <w:bottom w:val="single" w:sz="4" w:space="0" w:color="auto"/>
            </w:tcBorders>
          </w:tcPr>
          <w:p w14:paraId="59ADAA14" w14:textId="77777777" w:rsidR="00D5187F" w:rsidRDefault="00D5187F" w:rsidP="00D7441E">
            <w:pPr>
              <w:rPr>
                <w:sz w:val="16"/>
                <w:szCs w:val="16"/>
              </w:rPr>
            </w:pPr>
          </w:p>
        </w:tc>
        <w:tc>
          <w:tcPr>
            <w:tcW w:w="234" w:type="pct"/>
            <w:tcBorders>
              <w:bottom w:val="single" w:sz="4" w:space="0" w:color="auto"/>
            </w:tcBorders>
          </w:tcPr>
          <w:p w14:paraId="76629D6D" w14:textId="77777777" w:rsidR="00D5187F" w:rsidRDefault="00D5187F" w:rsidP="00D7441E">
            <w:pPr>
              <w:rPr>
                <w:sz w:val="16"/>
                <w:szCs w:val="16"/>
              </w:rPr>
            </w:pPr>
          </w:p>
        </w:tc>
        <w:tc>
          <w:tcPr>
            <w:tcW w:w="221" w:type="pct"/>
          </w:tcPr>
          <w:p w14:paraId="403E4879" w14:textId="77777777" w:rsidR="00D5187F" w:rsidRDefault="00D5187F" w:rsidP="00D7441E">
            <w:pPr>
              <w:rPr>
                <w:sz w:val="16"/>
                <w:szCs w:val="16"/>
              </w:rPr>
            </w:pPr>
          </w:p>
        </w:tc>
        <w:tc>
          <w:tcPr>
            <w:tcW w:w="221" w:type="pct"/>
          </w:tcPr>
          <w:p w14:paraId="306F16C3" w14:textId="77777777" w:rsidR="00D5187F" w:rsidRDefault="00D5187F" w:rsidP="00D7441E">
            <w:pPr>
              <w:rPr>
                <w:sz w:val="16"/>
                <w:szCs w:val="16"/>
              </w:rPr>
            </w:pPr>
          </w:p>
        </w:tc>
        <w:tc>
          <w:tcPr>
            <w:tcW w:w="234" w:type="pct"/>
            <w:vMerge/>
          </w:tcPr>
          <w:p w14:paraId="30C8F149" w14:textId="77777777" w:rsidR="00D5187F" w:rsidRDefault="00D5187F" w:rsidP="00D7441E">
            <w:pPr>
              <w:rPr>
                <w:sz w:val="16"/>
                <w:szCs w:val="16"/>
              </w:rPr>
            </w:pPr>
          </w:p>
        </w:tc>
      </w:tr>
      <w:tr w:rsidR="00D5187F" w14:paraId="2BA5E0D6" w14:textId="77777777" w:rsidTr="00D7441E">
        <w:tc>
          <w:tcPr>
            <w:tcW w:w="549" w:type="pct"/>
          </w:tcPr>
          <w:p w14:paraId="6F95CB4D" w14:textId="77777777" w:rsidR="00D5187F" w:rsidRDefault="00D5187F" w:rsidP="00D7441E">
            <w:pPr>
              <w:rPr>
                <w:sz w:val="16"/>
                <w:szCs w:val="16"/>
              </w:rPr>
            </w:pPr>
            <w:r>
              <w:rPr>
                <w:sz w:val="16"/>
                <w:szCs w:val="16"/>
              </w:rPr>
              <w:t>NPUSCH</w:t>
            </w:r>
          </w:p>
        </w:tc>
        <w:tc>
          <w:tcPr>
            <w:tcW w:w="320" w:type="pct"/>
          </w:tcPr>
          <w:p w14:paraId="60A53A0A" w14:textId="77777777" w:rsidR="00D5187F" w:rsidRDefault="00D5187F" w:rsidP="00D7441E">
            <w:pPr>
              <w:rPr>
                <w:sz w:val="16"/>
                <w:szCs w:val="16"/>
              </w:rPr>
            </w:pPr>
            <w:r>
              <w:rPr>
                <w:noProof/>
                <w:sz w:val="16"/>
                <w:szCs w:val="16"/>
              </w:rPr>
              <mc:AlternateContent>
                <mc:Choice Requires="wps">
                  <w:drawing>
                    <wp:anchor distT="0" distB="0" distL="114300" distR="114300" simplePos="0" relativeHeight="251685890" behindDoc="0" locked="0" layoutInCell="1" allowOverlap="1" wp14:anchorId="0143E12F" wp14:editId="74078EB6">
                      <wp:simplePos x="0" y="0"/>
                      <wp:positionH relativeFrom="column">
                        <wp:posOffset>-60325</wp:posOffset>
                      </wp:positionH>
                      <wp:positionV relativeFrom="paragraph">
                        <wp:posOffset>412750</wp:posOffset>
                      </wp:positionV>
                      <wp:extent cx="3456000" cy="0"/>
                      <wp:effectExtent l="38100" t="76200" r="11430" b="95250"/>
                      <wp:wrapNone/>
                      <wp:docPr id="1" name="Straight Arrow Connector 1"/>
                      <wp:cNvGraphicFramePr/>
                      <a:graphic xmlns:a="http://schemas.openxmlformats.org/drawingml/2006/main">
                        <a:graphicData uri="http://schemas.microsoft.com/office/word/2010/wordprocessingShape">
                          <wps:wsp>
                            <wps:cNvCnPr/>
                            <wps:spPr>
                              <a:xfrm flipH="1">
                                <a:off x="0" y="0"/>
                                <a:ext cx="3456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0B176836" id="_x0000_t32" coordsize="21600,21600" o:spt="32" o:oned="t" path="m,l21600,21600e" filled="f">
                      <v:path arrowok="t" fillok="f" o:connecttype="none"/>
                      <o:lock v:ext="edit" shapetype="t"/>
                    </v:shapetype>
                    <v:shape id="Straight Arrow Connector 1" o:spid="_x0000_s1026" type="#_x0000_t32" style="position:absolute;margin-left:-4.75pt;margin-top:32.5pt;width:272.15pt;height:0;flip:x;z-index:25168589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" strokecolor="#4472c4 [3204]" strokeweight=".5pt">
                      <v:stroke startarrow="block" endarrow="block" joinstyle="miter"/>
                    </v:shape>
                  </w:pict>
                </mc:Fallback>
              </mc:AlternateContent>
            </w:r>
          </w:p>
        </w:tc>
        <w:tc>
          <w:tcPr>
            <w:tcW w:w="320" w:type="pct"/>
          </w:tcPr>
          <w:p w14:paraId="3DB06F38" w14:textId="77777777" w:rsidR="00D5187F" w:rsidRDefault="00D5187F" w:rsidP="00D7441E">
            <w:pPr>
              <w:rPr>
                <w:sz w:val="16"/>
                <w:szCs w:val="16"/>
              </w:rPr>
            </w:pPr>
            <w:r>
              <w:rPr>
                <w:noProof/>
                <w:sz w:val="16"/>
                <w:szCs w:val="16"/>
              </w:rPr>
              <mc:AlternateContent>
                <mc:Choice Requires="wps">
                  <w:drawing>
                    <wp:anchor distT="0" distB="0" distL="114300" distR="114300" simplePos="0" relativeHeight="251683842" behindDoc="0" locked="0" layoutInCell="1" allowOverlap="1" wp14:anchorId="59CDE330" wp14:editId="013294BE">
                      <wp:simplePos x="0" y="0"/>
                      <wp:positionH relativeFrom="column">
                        <wp:posOffset>323850</wp:posOffset>
                      </wp:positionH>
                      <wp:positionV relativeFrom="paragraph">
                        <wp:posOffset>158750</wp:posOffset>
                      </wp:positionV>
                      <wp:extent cx="2664000" cy="0"/>
                      <wp:effectExtent l="38100" t="76200" r="22225" b="95250"/>
                      <wp:wrapNone/>
                      <wp:docPr id="8" name="Straight Arrow Connector 8"/>
                      <wp:cNvGraphicFramePr/>
                      <a:graphic xmlns:a="http://schemas.openxmlformats.org/drawingml/2006/main">
                        <a:graphicData uri="http://schemas.microsoft.com/office/word/2010/wordprocessingShape">
                          <wps:wsp>
                            <wps:cNvCnPr/>
                            <wps:spPr>
                              <a:xfrm flipH="1">
                                <a:off x="0" y="0"/>
                                <a:ext cx="2664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331FE4F3" id="_x0000_t32" coordsize="21600,21600" o:spt="32" o:oned="t" path="m,l21600,21600e" filled="f">
                      <v:path arrowok="t" fillok="f" o:connecttype="none"/>
                      <o:lock v:ext="edit" shapetype="t"/>
                    </v:shapetype>
                    <v:shape id="Straight Arrow Connector 8" o:spid="_x0000_s1026" type="#_x0000_t32" style="position:absolute;margin-left:25.5pt;margin-top:12.5pt;width:209.75pt;height:0;flip:x;z-index:2516838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" strokecolor="#4472c4 [3204]" strokeweight=".5pt">
                      <v:stroke startarrow="block" endarrow="block" joinstyle="miter"/>
                    </v:shape>
                  </w:pict>
                </mc:Fallback>
              </mc:AlternateContent>
            </w:r>
            <w:r>
              <w:rPr>
                <w:noProof/>
                <w:sz w:val="16"/>
                <w:szCs w:val="16"/>
              </w:rPr>
              <mc:AlternateContent>
                <mc:Choice Requires="wps">
                  <w:drawing>
                    <wp:anchor distT="0" distB="0" distL="114300" distR="114300" simplePos="0" relativeHeight="251684866" behindDoc="0" locked="0" layoutInCell="1" allowOverlap="1" wp14:anchorId="4D54E783" wp14:editId="739BB823">
                      <wp:simplePos x="0" y="0"/>
                      <wp:positionH relativeFrom="column">
                        <wp:posOffset>-63500</wp:posOffset>
                      </wp:positionH>
                      <wp:positionV relativeFrom="paragraph">
                        <wp:posOffset>279400</wp:posOffset>
                      </wp:positionV>
                      <wp:extent cx="3060000" cy="0"/>
                      <wp:effectExtent l="38100" t="76200" r="26670" b="95250"/>
                      <wp:wrapNone/>
                      <wp:docPr id="9" name="Straight Arrow Connector 9"/>
                      <wp:cNvGraphicFramePr/>
                      <a:graphic xmlns:a="http://schemas.openxmlformats.org/drawingml/2006/main">
                        <a:graphicData uri="http://schemas.microsoft.com/office/word/2010/wordprocessingShape">
                          <wps:wsp>
                            <wps:cNvCnPr/>
                            <wps:spPr>
                              <a:xfrm flipH="1">
                                <a:off x="0" y="0"/>
                                <a:ext cx="3060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D6DE60E" id="Straight Arrow Connector 9" o:spid="_x0000_s1026" type="#_x0000_t32" style="position:absolute;margin-left:-5pt;margin-top:22pt;width:240.95pt;height:0;flip:x;z-index:25168486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" strokecolor="#4472c4 [3204]" strokeweight=".5pt">
                      <v:stroke startarrow="block" endarrow="block" joinstyle="miter"/>
                    </v:shape>
                  </w:pict>
                </mc:Fallback>
              </mc:AlternateContent>
            </w:r>
          </w:p>
        </w:tc>
        <w:tc>
          <w:tcPr>
            <w:tcW w:w="320" w:type="pct"/>
          </w:tcPr>
          <w:p w14:paraId="34A78C2A" w14:textId="77777777" w:rsidR="00D5187F" w:rsidRDefault="00D5187F" w:rsidP="00D7441E">
            <w:pPr>
              <w:rPr>
                <w:sz w:val="16"/>
                <w:szCs w:val="16"/>
              </w:rPr>
            </w:pPr>
          </w:p>
        </w:tc>
        <w:tc>
          <w:tcPr>
            <w:tcW w:w="320" w:type="pct"/>
          </w:tcPr>
          <w:p w14:paraId="1AB8F26A" w14:textId="77777777" w:rsidR="00D5187F" w:rsidRDefault="00D5187F" w:rsidP="00D7441E">
            <w:pPr>
              <w:rPr>
                <w:sz w:val="16"/>
                <w:szCs w:val="16"/>
              </w:rPr>
            </w:pPr>
          </w:p>
        </w:tc>
        <w:tc>
          <w:tcPr>
            <w:tcW w:w="182" w:type="pct"/>
          </w:tcPr>
          <w:p w14:paraId="4438871A" w14:textId="77777777" w:rsidR="00D5187F" w:rsidRDefault="00D5187F" w:rsidP="00D7441E">
            <w:pPr>
              <w:rPr>
                <w:sz w:val="16"/>
                <w:szCs w:val="16"/>
              </w:rPr>
            </w:pPr>
            <w:r>
              <w:rPr>
                <w:noProof/>
                <w:sz w:val="16"/>
                <w:szCs w:val="16"/>
              </w:rPr>
              <mc:AlternateContent>
                <mc:Choice Requires="wps">
                  <w:drawing>
                    <wp:anchor distT="0" distB="0" distL="114300" distR="114300" simplePos="0" relativeHeight="251682818" behindDoc="0" locked="0" layoutInCell="1" allowOverlap="1" wp14:anchorId="0840918D" wp14:editId="3695FBF3">
                      <wp:simplePos x="0" y="0"/>
                      <wp:positionH relativeFrom="column">
                        <wp:posOffset>-58420</wp:posOffset>
                      </wp:positionH>
                      <wp:positionV relativeFrom="paragraph">
                        <wp:posOffset>57150</wp:posOffset>
                      </wp:positionV>
                      <wp:extent cx="1872000" cy="0"/>
                      <wp:effectExtent l="38100" t="76200" r="13970" b="95250"/>
                      <wp:wrapNone/>
                      <wp:docPr id="10" name="Straight Arrow Connector 10"/>
                      <wp:cNvGraphicFramePr/>
                      <a:graphic xmlns:a="http://schemas.openxmlformats.org/drawingml/2006/main">
                        <a:graphicData uri="http://schemas.microsoft.com/office/word/2010/wordprocessingShape">
                          <wps:wsp>
                            <wps:cNvCnPr/>
                            <wps:spPr>
                              <a:xfrm>
                                <a:off x="0" y="0"/>
                                <a:ext cx="1872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B1F38B" id="Straight Arrow Connector 10" o:spid="_x0000_s1026" type="#_x0000_t32" style="position:absolute;margin-left:-4.6pt;margin-top:4.5pt;width:147.4pt;height:0;z-index:2516828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" strokecolor="#4472c4 [3204]" strokeweight=".5pt">
                      <v:stroke startarrow="block" endarrow="block" joinstyle="miter"/>
                    </v:shape>
                  </w:pict>
                </mc:Fallback>
              </mc:AlternateContent>
            </w:r>
          </w:p>
        </w:tc>
        <w:tc>
          <w:tcPr>
            <w:tcW w:w="182" w:type="pct"/>
          </w:tcPr>
          <w:p w14:paraId="47A3CBEF" w14:textId="77777777" w:rsidR="00D5187F" w:rsidRDefault="00D5187F" w:rsidP="00D7441E">
            <w:pPr>
              <w:rPr>
                <w:sz w:val="16"/>
                <w:szCs w:val="16"/>
              </w:rPr>
            </w:pPr>
          </w:p>
        </w:tc>
        <w:tc>
          <w:tcPr>
            <w:tcW w:w="182" w:type="pct"/>
          </w:tcPr>
          <w:p w14:paraId="71D36158" w14:textId="77777777" w:rsidR="00D5187F" w:rsidRDefault="00D5187F" w:rsidP="00D7441E">
            <w:pPr>
              <w:rPr>
                <w:sz w:val="16"/>
                <w:szCs w:val="16"/>
              </w:rPr>
            </w:pPr>
          </w:p>
        </w:tc>
        <w:tc>
          <w:tcPr>
            <w:tcW w:w="182" w:type="pct"/>
          </w:tcPr>
          <w:p w14:paraId="554A5EC9" w14:textId="77777777" w:rsidR="00D5187F" w:rsidRDefault="00D5187F" w:rsidP="00D7441E">
            <w:pPr>
              <w:rPr>
                <w:sz w:val="16"/>
                <w:szCs w:val="16"/>
              </w:rPr>
            </w:pPr>
          </w:p>
        </w:tc>
        <w:tc>
          <w:tcPr>
            <w:tcW w:w="182" w:type="pct"/>
          </w:tcPr>
          <w:p w14:paraId="21231B90" w14:textId="77777777" w:rsidR="00D5187F" w:rsidRDefault="00D5187F" w:rsidP="00D7441E">
            <w:pPr>
              <w:rPr>
                <w:sz w:val="16"/>
                <w:szCs w:val="16"/>
              </w:rPr>
            </w:pPr>
          </w:p>
        </w:tc>
        <w:tc>
          <w:tcPr>
            <w:tcW w:w="182" w:type="pct"/>
          </w:tcPr>
          <w:p w14:paraId="5AE53548" w14:textId="77777777" w:rsidR="00D5187F" w:rsidRDefault="00D5187F" w:rsidP="00D7441E">
            <w:pPr>
              <w:rPr>
                <w:sz w:val="16"/>
                <w:szCs w:val="16"/>
              </w:rPr>
            </w:pPr>
          </w:p>
        </w:tc>
        <w:tc>
          <w:tcPr>
            <w:tcW w:w="233" w:type="pct"/>
          </w:tcPr>
          <w:p w14:paraId="263A006C" w14:textId="77777777" w:rsidR="00D5187F" w:rsidRDefault="00D5187F" w:rsidP="00D7441E">
            <w:pPr>
              <w:rPr>
                <w:sz w:val="16"/>
                <w:szCs w:val="16"/>
              </w:rPr>
            </w:pPr>
          </w:p>
        </w:tc>
        <w:tc>
          <w:tcPr>
            <w:tcW w:w="233" w:type="pct"/>
          </w:tcPr>
          <w:p w14:paraId="1A2EECFA" w14:textId="77777777" w:rsidR="00D5187F" w:rsidRDefault="00D5187F" w:rsidP="00D7441E">
            <w:pPr>
              <w:rPr>
                <w:sz w:val="16"/>
                <w:szCs w:val="16"/>
              </w:rPr>
            </w:pPr>
          </w:p>
        </w:tc>
        <w:tc>
          <w:tcPr>
            <w:tcW w:w="1376" w:type="pct"/>
            <w:gridSpan w:val="6"/>
            <w:shd w:val="thinDiagCross" w:color="auto" w:fill="auto"/>
          </w:tcPr>
          <w:p w14:paraId="15460013" w14:textId="77777777" w:rsidR="00D5187F" w:rsidRDefault="00D5187F" w:rsidP="00D7441E">
            <w:pPr>
              <w:jc w:val="center"/>
              <w:rPr>
                <w:sz w:val="16"/>
                <w:szCs w:val="16"/>
              </w:rPr>
            </w:pPr>
          </w:p>
          <w:p w14:paraId="397D96CB" w14:textId="77777777" w:rsidR="00D5187F" w:rsidRDefault="00D5187F" w:rsidP="00D7441E">
            <w:pPr>
              <w:jc w:val="center"/>
              <w:rPr>
                <w:sz w:val="16"/>
                <w:szCs w:val="16"/>
              </w:rPr>
            </w:pPr>
            <w:r>
              <w:rPr>
                <w:sz w:val="16"/>
                <w:szCs w:val="16"/>
              </w:rPr>
              <w:t>UE1/UE2/UE3/UE4</w:t>
            </w:r>
          </w:p>
        </w:tc>
        <w:tc>
          <w:tcPr>
            <w:tcW w:w="234" w:type="pct"/>
            <w:vMerge/>
          </w:tcPr>
          <w:p w14:paraId="220EC4F0" w14:textId="77777777" w:rsidR="00D5187F" w:rsidRDefault="00D5187F" w:rsidP="00D7441E">
            <w:pPr>
              <w:rPr>
                <w:sz w:val="16"/>
                <w:szCs w:val="16"/>
              </w:rPr>
            </w:pPr>
          </w:p>
        </w:tc>
      </w:tr>
    </w:tbl>
    <w:p w14:paraId="15AF4DAF" w14:textId="0D9843D6" w:rsidR="00D5187F" w:rsidRPr="004104ED" w:rsidRDefault="00D5187F" w:rsidP="00D5187F">
      <w:pPr>
        <w:jc w:val="center"/>
        <w:rPr>
          <w:sz w:val="16"/>
          <w:szCs w:val="16"/>
        </w:rPr>
      </w:pPr>
      <w:r w:rsidRPr="004104ED">
        <w:rPr>
          <w:sz w:val="16"/>
          <w:szCs w:val="16"/>
        </w:rPr>
        <w:t xml:space="preserve">Figure </w:t>
      </w:r>
      <w:r>
        <w:rPr>
          <w:sz w:val="16"/>
          <w:szCs w:val="16"/>
        </w:rPr>
        <w:t>1</w:t>
      </w:r>
      <w:r w:rsidRPr="004104ED">
        <w:rPr>
          <w:sz w:val="16"/>
          <w:szCs w:val="16"/>
        </w:rPr>
        <w:t xml:space="preserve">: </w:t>
      </w:r>
      <w:r>
        <w:rPr>
          <w:sz w:val="16"/>
          <w:szCs w:val="16"/>
        </w:rPr>
        <w:t>Example of the scheduling delays (</w:t>
      </w:r>
      <w:r w:rsidRPr="004D2F40">
        <w:rPr>
          <w:i/>
          <w:iCs/>
          <w:sz w:val="16"/>
          <w:szCs w:val="16"/>
        </w:rPr>
        <w:t>k</w:t>
      </w:r>
      <w:r w:rsidRPr="004D2F40">
        <w:rPr>
          <w:sz w:val="16"/>
          <w:szCs w:val="16"/>
          <w:vertAlign w:val="subscript"/>
        </w:rPr>
        <w:t>0</w:t>
      </w:r>
      <w:r>
        <w:rPr>
          <w:sz w:val="16"/>
          <w:szCs w:val="16"/>
        </w:rPr>
        <w:t>) indicated via DCI for each of the</w:t>
      </w:r>
      <w:r w:rsidRPr="004104ED">
        <w:rPr>
          <w:sz w:val="16"/>
          <w:szCs w:val="16"/>
        </w:rPr>
        <w:t xml:space="preserve"> four UEs transmit</w:t>
      </w:r>
      <w:r>
        <w:rPr>
          <w:sz w:val="16"/>
          <w:szCs w:val="16"/>
        </w:rPr>
        <w:t>ting on the same</w:t>
      </w:r>
      <w:r w:rsidRPr="004104ED">
        <w:rPr>
          <w:sz w:val="16"/>
          <w:szCs w:val="16"/>
        </w:rPr>
        <w:t xml:space="preserve"> uplink </w:t>
      </w:r>
      <w:r>
        <w:rPr>
          <w:sz w:val="16"/>
          <w:szCs w:val="16"/>
        </w:rPr>
        <w:t xml:space="preserve">time-frequency resources </w:t>
      </w:r>
      <w:r w:rsidRPr="004104ED">
        <w:rPr>
          <w:sz w:val="16"/>
          <w:szCs w:val="16"/>
        </w:rPr>
        <w:t>using OCC-based transmissions</w:t>
      </w:r>
      <w:r>
        <w:rPr>
          <w:sz w:val="16"/>
          <w:szCs w:val="16"/>
        </w:rPr>
        <w:t xml:space="preserve"> (Arrows from top to bottom, correspond to scheduling delays from </w:t>
      </w:r>
      <w:r w:rsidRPr="004D2F40">
        <w:rPr>
          <w:i/>
          <w:iCs/>
          <w:sz w:val="16"/>
          <w:szCs w:val="16"/>
        </w:rPr>
        <w:t>k</w:t>
      </w:r>
      <w:r w:rsidRPr="004D2F40">
        <w:rPr>
          <w:sz w:val="16"/>
          <w:szCs w:val="16"/>
          <w:vertAlign w:val="subscript"/>
        </w:rPr>
        <w:t>0</w:t>
      </w:r>
      <w:r>
        <w:rPr>
          <w:sz w:val="16"/>
          <w:szCs w:val="16"/>
        </w:rPr>
        <w:t xml:space="preserve"> = 8 to </w:t>
      </w:r>
      <w:r w:rsidRPr="004D2F40">
        <w:rPr>
          <w:i/>
          <w:iCs/>
          <w:sz w:val="16"/>
          <w:szCs w:val="16"/>
        </w:rPr>
        <w:t>k</w:t>
      </w:r>
      <w:r w:rsidRPr="004D2F40">
        <w:rPr>
          <w:sz w:val="16"/>
          <w:szCs w:val="16"/>
          <w:vertAlign w:val="subscript"/>
        </w:rPr>
        <w:t>0</w:t>
      </w:r>
      <w:r>
        <w:rPr>
          <w:sz w:val="16"/>
          <w:szCs w:val="16"/>
        </w:rPr>
        <w:t xml:space="preserve"> = 11).</w:t>
      </w:r>
    </w:p>
    <w:p w14:paraId="09CC06C2" w14:textId="26295111" w:rsidR="00D5187F" w:rsidRDefault="00537D11" w:rsidP="00A2750E">
      <w:r>
        <w:t xml:space="preserve">In relation with the example in Figure 1, where </w:t>
      </w:r>
      <w:r w:rsidRPr="00D44AE4">
        <w:rPr>
          <w:i/>
          <w:iCs/>
        </w:rPr>
        <w:t>k</w:t>
      </w:r>
      <w:r w:rsidRPr="00D44AE4">
        <w:rPr>
          <w:vertAlign w:val="subscript"/>
        </w:rPr>
        <w:t>0</w:t>
      </w:r>
      <w:r>
        <w:rPr>
          <w:vertAlign w:val="subscript"/>
        </w:rPr>
        <w:t xml:space="preserve"> </w:t>
      </w:r>
      <w:r>
        <w:t xml:space="preserve">= 8, 9, 10, and 11 are required </w:t>
      </w:r>
      <w:r w:rsidR="00351AF1">
        <w:t>for scheduling the</w:t>
      </w:r>
      <w:r w:rsidR="002F1ABD">
        <w:t xml:space="preserve"> UEs</w:t>
      </w:r>
      <w:r>
        <w:t xml:space="preserve"> on the exact same </w:t>
      </w:r>
      <w:r w:rsidR="002669AE">
        <w:t xml:space="preserve">UL </w:t>
      </w:r>
      <w:r>
        <w:t>time-frequency resources</w:t>
      </w:r>
      <w:r w:rsidR="002F1ABD">
        <w:t xml:space="preserve"> using OCC</w:t>
      </w:r>
      <w:r>
        <w:t xml:space="preserve">, it is important to highlight that among the required scheduling delays, today </w:t>
      </w:r>
      <w:r w:rsidR="002F1ABD">
        <w:t xml:space="preserve">only </w:t>
      </w:r>
      <w:r w:rsidR="002F1ABD" w:rsidRPr="00D44AE4">
        <w:rPr>
          <w:i/>
          <w:iCs/>
        </w:rPr>
        <w:t>k</w:t>
      </w:r>
      <w:r w:rsidR="002F1ABD" w:rsidRPr="00D44AE4">
        <w:rPr>
          <w:vertAlign w:val="subscript"/>
        </w:rPr>
        <w:t>0</w:t>
      </w:r>
      <w:r w:rsidR="002F1ABD">
        <w:rPr>
          <w:vertAlign w:val="subscript"/>
        </w:rPr>
        <w:t xml:space="preserve"> </w:t>
      </w:r>
      <w:r w:rsidR="002F1ABD">
        <w:t>= 8 is available</w:t>
      </w:r>
      <w:r w:rsidR="002F1ABD" w:rsidRPr="00537D11">
        <w:t xml:space="preserve"> </w:t>
      </w:r>
      <w:r w:rsidR="002F1ABD">
        <w:t xml:space="preserve">in </w:t>
      </w:r>
      <w:r w:rsidRPr="00537D11">
        <w:t xml:space="preserve">Table 16.5.1-1 </w:t>
      </w:r>
      <w:r w:rsidR="002F1ABD">
        <w:t>of</w:t>
      </w:r>
      <w:r w:rsidRPr="00537D11">
        <w:t xml:space="preserve"> TS 36.213</w:t>
      </w:r>
      <w:r w:rsidR="00B937C4">
        <w:t>:</w:t>
      </w:r>
    </w:p>
    <w:p w14:paraId="340672F7" w14:textId="77777777" w:rsidR="00B937C4" w:rsidRPr="001A7C01" w:rsidRDefault="00B937C4" w:rsidP="00B937C4">
      <w:pPr>
        <w:pStyle w:val="TH"/>
      </w:pPr>
      <w:r w:rsidRPr="001A7C01">
        <w:t xml:space="preserve">Table 16.5.1-1: </w:t>
      </w:r>
      <w:r w:rsidRPr="001A7C01">
        <w:rPr>
          <w:noProof/>
          <w:position w:val="-10"/>
        </w:rPr>
        <w:object w:dxaOrig="260" w:dyaOrig="340" w14:anchorId="40FE9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776888821" r:id="rId12"/>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B937C4" w:rsidRPr="001A7C01" w14:paraId="4F697C6F" w14:textId="77777777" w:rsidTr="00D7441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6753D6A" w14:textId="77777777" w:rsidR="00B937C4" w:rsidRPr="001A7C01" w:rsidRDefault="00B937C4" w:rsidP="00D7441E">
            <w:pPr>
              <w:keepNext/>
              <w:keepLines/>
              <w:spacing w:after="0"/>
              <w:jc w:val="center"/>
              <w:rPr>
                <w:b/>
              </w:rPr>
            </w:pPr>
            <w:r w:rsidRPr="001A7C01">
              <w:rPr>
                <w:noProof/>
                <w:position w:val="-14"/>
              </w:rPr>
              <w:object w:dxaOrig="520" w:dyaOrig="380" w14:anchorId="00ECE8FC">
                <v:shape id="_x0000_i1026" type="#_x0000_t75" style="width:29.5pt;height:22pt" o:ole="">
                  <v:imagedata r:id="rId13" o:title=""/>
                </v:shape>
                <o:OLEObject Type="Embed" ProgID="Equation.3" ShapeID="_x0000_i1026" DrawAspect="Content" ObjectID="_1776888822" r:id="rId1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AC1FF3D" w14:textId="77777777" w:rsidR="00B937C4" w:rsidRPr="001A7C01" w:rsidRDefault="00B937C4" w:rsidP="00D7441E">
            <w:pPr>
              <w:keepNext/>
              <w:keepLines/>
              <w:spacing w:after="0"/>
              <w:jc w:val="center"/>
              <w:rPr>
                <w:rFonts w:ascii="Arial" w:eastAsia="MS Mincho" w:hAnsi="Arial"/>
                <w:b/>
                <w:i/>
                <w:iCs/>
                <w:sz w:val="18"/>
              </w:rPr>
            </w:pPr>
            <w:r w:rsidRPr="001A7C01">
              <w:rPr>
                <w:noProof/>
                <w:position w:val="-10"/>
              </w:rPr>
              <w:object w:dxaOrig="260" w:dyaOrig="340" w14:anchorId="1BB2C399">
                <v:shape id="_x0000_i1027" type="#_x0000_t75" style="width:14pt;height:14pt" o:ole="">
                  <v:imagedata r:id="rId11" o:title=""/>
                </v:shape>
                <o:OLEObject Type="Embed" ProgID="Equation.3" ShapeID="_x0000_i1027" DrawAspect="Content" ObjectID="_1776888823" r:id="rId15"/>
              </w:object>
            </w:r>
          </w:p>
        </w:tc>
      </w:tr>
      <w:tr w:rsidR="00B937C4" w:rsidRPr="001A7C01" w14:paraId="528C7DA6" w14:textId="77777777" w:rsidTr="00D7441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D78DC9" w14:textId="77777777" w:rsidR="00B937C4" w:rsidRPr="001A7C01" w:rsidRDefault="00B937C4" w:rsidP="00D7441E">
            <w:pPr>
              <w:keepNext/>
              <w:keepLines/>
              <w:spacing w:after="0"/>
              <w:jc w:val="center"/>
              <w:rPr>
                <w:rFonts w:ascii="Arial" w:eastAsia="MS Mincho" w:hAnsi="Arial"/>
                <w:iCs/>
                <w:sz w:val="18"/>
              </w:rPr>
            </w:pPr>
            <w:r w:rsidRPr="001A7C01">
              <w:rPr>
                <w:rFonts w:ascii="Arial" w:eastAsia="MS Mincho" w:hAnsi="Arial"/>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14671B3C" w14:textId="77777777" w:rsidR="00B937C4" w:rsidRPr="001A7C01" w:rsidRDefault="00B937C4" w:rsidP="00D7441E">
            <w:pPr>
              <w:keepNext/>
              <w:keepLines/>
              <w:spacing w:after="0"/>
              <w:jc w:val="center"/>
              <w:rPr>
                <w:rFonts w:ascii="Arial" w:eastAsia="MS Mincho" w:hAnsi="Arial"/>
                <w:iCs/>
                <w:sz w:val="18"/>
              </w:rPr>
            </w:pPr>
            <w:r w:rsidRPr="001A7C01">
              <w:rPr>
                <w:rFonts w:ascii="Arial" w:eastAsia="MS Mincho" w:hAnsi="Arial"/>
                <w:iCs/>
                <w:sz w:val="18"/>
              </w:rPr>
              <w:t>8</w:t>
            </w:r>
          </w:p>
        </w:tc>
      </w:tr>
      <w:tr w:rsidR="00B937C4" w:rsidRPr="001A7C01" w14:paraId="45657605" w14:textId="77777777" w:rsidTr="00D7441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BD33A0"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5F7277A9"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16</w:t>
            </w:r>
          </w:p>
        </w:tc>
      </w:tr>
      <w:tr w:rsidR="00B937C4" w:rsidRPr="001A7C01" w14:paraId="02E4CA16" w14:textId="77777777" w:rsidTr="00D7441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6D7FAC"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63C7CBDD"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32</w:t>
            </w:r>
          </w:p>
        </w:tc>
      </w:tr>
      <w:tr w:rsidR="00B937C4" w:rsidRPr="001A7C01" w14:paraId="45812987" w14:textId="77777777" w:rsidTr="00D7441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295794"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33119B57"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64</w:t>
            </w:r>
          </w:p>
        </w:tc>
      </w:tr>
    </w:tbl>
    <w:p w14:paraId="018D3A2C" w14:textId="77777777" w:rsidR="00B937C4" w:rsidRDefault="00B937C4" w:rsidP="00A2750E"/>
    <w:p w14:paraId="6253AECA" w14:textId="4B73049B" w:rsidR="00D5187F" w:rsidRDefault="00D5187F" w:rsidP="00A2750E">
      <w:pPr>
        <w:pStyle w:val="Observation"/>
        <w:ind w:left="1701" w:hanging="1701"/>
      </w:pPr>
      <w:bookmarkStart w:id="7" w:name="_Toc166105133"/>
      <w:r>
        <w:t>F</w:t>
      </w:r>
      <w:r w:rsidRPr="005E3909">
        <w:t>or OCC of NPUSCH format 1</w:t>
      </w:r>
      <w:r>
        <w:t xml:space="preserve">, supporting no more than 2 UEs is preferred. Otherwise, </w:t>
      </w:r>
      <w:r w:rsidR="00351AF1">
        <w:t>for supporting up to 4 UEs</w:t>
      </w:r>
      <w:r>
        <w:t xml:space="preserve"> stud</w:t>
      </w:r>
      <w:r w:rsidR="00351AF1">
        <w:t>ying</w:t>
      </w:r>
      <w:r>
        <w:t xml:space="preserve"> on DL aspects would be needed for avoiding a DL signalling overhead, a potential bottle-neck issue, and the lack of available scheduling delays “</w:t>
      </w:r>
      <w:r w:rsidRPr="003E472C">
        <w:rPr>
          <w:i/>
          <w:iCs/>
        </w:rPr>
        <w:t>k</w:t>
      </w:r>
      <w:r w:rsidRPr="003E472C">
        <w:rPr>
          <w:vertAlign w:val="subscript"/>
        </w:rPr>
        <w:t>0</w:t>
      </w:r>
      <w:r>
        <w:t>” for the DCIs to point out to the exact same UL resources.</w:t>
      </w:r>
      <w:bookmarkEnd w:id="7"/>
    </w:p>
    <w:p w14:paraId="0DD04CAD" w14:textId="77424DF9" w:rsidR="00B937C4" w:rsidRDefault="00B937C4" w:rsidP="00B937C4">
      <w:pPr>
        <w:pStyle w:val="Proposal"/>
        <w:rPr>
          <w:lang w:eastAsia="ja-JP"/>
        </w:rPr>
      </w:pPr>
      <w:bookmarkStart w:id="8" w:name="_Toc166105152"/>
      <w:r w:rsidRPr="00B937C4">
        <w:rPr>
          <w:lang w:eastAsia="ja-JP"/>
        </w:rPr>
        <w:t>For OCC of NPUSCH format 1, RAN1 will not consider multiplexing more than 2 UEs.</w:t>
      </w:r>
      <w:r>
        <w:rPr>
          <w:lang w:eastAsia="ja-JP"/>
        </w:rPr>
        <w:t xml:space="preserve"> Otherwise, if up to 4 UEs were to be multiplex</w:t>
      </w:r>
      <w:r w:rsidR="002F1ABD">
        <w:rPr>
          <w:lang w:eastAsia="ja-JP"/>
        </w:rPr>
        <w:t xml:space="preserve">ed </w:t>
      </w:r>
      <w:r w:rsidR="00FB0A1C">
        <w:rPr>
          <w:lang w:eastAsia="ja-JP"/>
        </w:rPr>
        <w:t>using</w:t>
      </w:r>
      <w:r w:rsidR="002F1ABD">
        <w:rPr>
          <w:lang w:eastAsia="ja-JP"/>
        </w:rPr>
        <w:t xml:space="preserve"> OCC </w:t>
      </w:r>
      <w:r w:rsidR="00FB0A1C">
        <w:rPr>
          <w:lang w:eastAsia="ja-JP"/>
        </w:rPr>
        <w:t>for</w:t>
      </w:r>
      <w:r w:rsidR="002F1ABD">
        <w:rPr>
          <w:lang w:eastAsia="ja-JP"/>
        </w:rPr>
        <w:t xml:space="preserve"> NPUSCH format 1</w:t>
      </w:r>
      <w:r>
        <w:rPr>
          <w:lang w:eastAsia="ja-JP"/>
        </w:rPr>
        <w:t>, then following DL aspects should be studied:</w:t>
      </w:r>
      <w:bookmarkEnd w:id="8"/>
    </w:p>
    <w:p w14:paraId="1AF64748" w14:textId="45B63E1F" w:rsidR="00B937C4" w:rsidRDefault="002F1ABD" w:rsidP="00B937C4">
      <w:pPr>
        <w:pStyle w:val="Proposal"/>
        <w:numPr>
          <w:ilvl w:val="0"/>
          <w:numId w:val="40"/>
        </w:numPr>
        <w:rPr>
          <w:lang w:eastAsia="ja-JP"/>
        </w:rPr>
      </w:pPr>
      <w:bookmarkStart w:id="9" w:name="_Toc166105153"/>
      <w:r>
        <w:rPr>
          <w:lang w:eastAsia="ja-JP"/>
        </w:rPr>
        <w:t>DL signalling overhead (4 DCIs will be required to schedule 4 UEs to transmit using OCC on the same UL resources)</w:t>
      </w:r>
      <w:r w:rsidR="00FB0A1C">
        <w:rPr>
          <w:lang w:eastAsia="ja-JP"/>
        </w:rPr>
        <w:t>.</w:t>
      </w:r>
      <w:bookmarkEnd w:id="9"/>
    </w:p>
    <w:p w14:paraId="7CBE554A" w14:textId="79D605FA" w:rsidR="00B937C4" w:rsidRDefault="002F1ABD" w:rsidP="00B937C4">
      <w:pPr>
        <w:pStyle w:val="Proposal"/>
        <w:numPr>
          <w:ilvl w:val="0"/>
          <w:numId w:val="40"/>
        </w:numPr>
        <w:rPr>
          <w:lang w:eastAsia="ja-JP"/>
        </w:rPr>
      </w:pPr>
      <w:bookmarkStart w:id="10" w:name="_Toc166105154"/>
      <w:r>
        <w:rPr>
          <w:lang w:eastAsia="ja-JP"/>
        </w:rPr>
        <w:t>L</w:t>
      </w:r>
      <w:r w:rsidRPr="002F1ABD">
        <w:rPr>
          <w:lang w:eastAsia="ja-JP"/>
        </w:rPr>
        <w:t>ack of scheduling delays “</w:t>
      </w:r>
      <w:r w:rsidRPr="002F1ABD">
        <w:rPr>
          <w:i/>
          <w:iCs/>
          <w:lang w:eastAsia="ja-JP"/>
        </w:rPr>
        <w:t>k</w:t>
      </w:r>
      <w:r w:rsidRPr="002F1ABD">
        <w:rPr>
          <w:vertAlign w:val="subscript"/>
          <w:lang w:eastAsia="ja-JP"/>
        </w:rPr>
        <w:t>0</w:t>
      </w:r>
      <w:r w:rsidRPr="002F1ABD">
        <w:rPr>
          <w:lang w:eastAsia="ja-JP"/>
        </w:rPr>
        <w:t xml:space="preserve">” for the </w:t>
      </w:r>
      <w:r>
        <w:rPr>
          <w:lang w:eastAsia="ja-JP"/>
        </w:rPr>
        <w:t xml:space="preserve">4 </w:t>
      </w:r>
      <w:r w:rsidRPr="002F1ABD">
        <w:rPr>
          <w:lang w:eastAsia="ja-JP"/>
        </w:rPr>
        <w:t>DCIs to point out t</w:t>
      </w:r>
      <w:r>
        <w:rPr>
          <w:lang w:eastAsia="ja-JP"/>
        </w:rPr>
        <w:t>he</w:t>
      </w:r>
      <w:r w:rsidRPr="002F1ABD">
        <w:rPr>
          <w:lang w:eastAsia="ja-JP"/>
        </w:rPr>
        <w:t xml:space="preserve"> exact same UL resources</w:t>
      </w:r>
      <w:r>
        <w:rPr>
          <w:lang w:eastAsia="ja-JP"/>
        </w:rPr>
        <w:t>.</w:t>
      </w:r>
      <w:bookmarkEnd w:id="10"/>
    </w:p>
    <w:p w14:paraId="78FCDAA2" w14:textId="492D2901" w:rsidR="00B937C4" w:rsidRDefault="002F1ABD" w:rsidP="00FB0A1C">
      <w:pPr>
        <w:pStyle w:val="Proposal"/>
        <w:numPr>
          <w:ilvl w:val="0"/>
          <w:numId w:val="40"/>
        </w:numPr>
        <w:rPr>
          <w:lang w:eastAsia="ja-JP"/>
        </w:rPr>
      </w:pPr>
      <w:bookmarkStart w:id="11" w:name="_Toc166105155"/>
      <w:r>
        <w:rPr>
          <w:lang w:eastAsia="ja-JP"/>
        </w:rPr>
        <w:t>Pairing: Suitability of finding</w:t>
      </w:r>
      <w:r w:rsidR="00FB0A1C">
        <w:rPr>
          <w:lang w:eastAsia="ja-JP"/>
        </w:rPr>
        <w:t xml:space="preserve"> 4 UEs having similar characteristics (</w:t>
      </w:r>
      <w:r w:rsidR="00FB0A1C">
        <w:t xml:space="preserve">e.g., </w:t>
      </w:r>
      <w:r w:rsidR="00FB0A1C" w:rsidRPr="00E3481C">
        <w:t>traffic characteristics, number of repetitions, modulation schemes, location, power</w:t>
      </w:r>
      <w:r w:rsidR="00FB0A1C">
        <w:t>, etc</w:t>
      </w:r>
      <w:r w:rsidR="00FB0A1C">
        <w:rPr>
          <w:lang w:eastAsia="ja-JP"/>
        </w:rPr>
        <w:t>).</w:t>
      </w:r>
      <w:bookmarkEnd w:id="11"/>
    </w:p>
    <w:p w14:paraId="1255AA24" w14:textId="18BB6BDA" w:rsidR="00D23FA2" w:rsidRDefault="006D29DE" w:rsidP="00417AC0">
      <w:r>
        <w:lastRenderedPageBreak/>
        <w:t xml:space="preserve">Below we provide our views on </w:t>
      </w:r>
      <w:r w:rsidR="00B80C9E">
        <w:t xml:space="preserve">NPUSCH Format 1 </w:t>
      </w:r>
      <w:r>
        <w:t xml:space="preserve">single-tone with </w:t>
      </w:r>
      <w:r w:rsidR="00C7646B">
        <w:t>3.75</w:t>
      </w:r>
      <w:r>
        <w:t xml:space="preserve"> kHz SCS in section 2.</w:t>
      </w:r>
      <w:r w:rsidR="00FB0A1C">
        <w:t>1</w:t>
      </w:r>
      <w:r>
        <w:t xml:space="preserve">, </w:t>
      </w:r>
      <w:r w:rsidR="00B80C9E">
        <w:t xml:space="preserve">NPUSCH Format 1 </w:t>
      </w:r>
      <w:r w:rsidR="00CF2669">
        <w:t xml:space="preserve">single tone with </w:t>
      </w:r>
      <w:r w:rsidR="00C7646B">
        <w:t>1</w:t>
      </w:r>
      <w:r w:rsidR="00CF2669">
        <w:t>5 kHz SCS in section 2.</w:t>
      </w:r>
      <w:r w:rsidR="00FB0A1C">
        <w:t>2</w:t>
      </w:r>
      <w:r w:rsidR="00CB6535">
        <w:t xml:space="preserve">, and </w:t>
      </w:r>
      <w:r w:rsidR="00B80C9E">
        <w:t xml:space="preserve">NPUSCH Format 1 </w:t>
      </w:r>
      <w:r w:rsidR="00CB6535">
        <w:t>multi-tone with 15 kHz SCS in section 2.3</w:t>
      </w:r>
      <w:r>
        <w:t>.</w:t>
      </w:r>
    </w:p>
    <w:p w14:paraId="316DE383" w14:textId="13D48723" w:rsidR="00CF2669" w:rsidRPr="0099561A" w:rsidRDefault="00CF2669" w:rsidP="00CF2669">
      <w:pPr>
        <w:pStyle w:val="Heading2"/>
        <w:rPr>
          <w:highlight w:val="red"/>
        </w:rPr>
      </w:pPr>
      <w:r>
        <w:t>2.</w:t>
      </w:r>
      <w:r w:rsidR="00C7646B">
        <w:t>1</w:t>
      </w:r>
      <w:r>
        <w:tab/>
        <w:t xml:space="preserve">NPUSCH Format 1 </w:t>
      </w:r>
      <w:r w:rsidR="00FB0335">
        <w:t xml:space="preserve">single-tone </w:t>
      </w:r>
      <w:r>
        <w:t>with 3.75 kHz SCS</w:t>
      </w:r>
    </w:p>
    <w:p w14:paraId="5FBDD521" w14:textId="3C824E54" w:rsidR="00CF2669" w:rsidRDefault="00706A89" w:rsidP="00CF2669">
      <w:pPr>
        <w:pStyle w:val="BodyText"/>
      </w:pPr>
      <w:r>
        <w:t xml:space="preserve">For NPUSCH Format 1 </w:t>
      </w:r>
      <w:r w:rsidR="0091751E">
        <w:t xml:space="preserve">single tone </w:t>
      </w:r>
      <w:r>
        <w:t>with 3.75 kHz SCS,</w:t>
      </w:r>
      <w:r w:rsidR="00187100">
        <w:t xml:space="preserve"> </w:t>
      </w:r>
      <w:r w:rsidRPr="00EA4C7D">
        <w:t>Table 10.1.2.3-1</w:t>
      </w:r>
      <w:r>
        <w:t xml:space="preserve"> in TS 36.211 states that the following applies</w:t>
      </w:r>
      <w:r>
        <w:rPr>
          <w:rFonts w:eastAsia="Times New Roman"/>
          <w:position w:val="-10"/>
          <w:lang w:eastAsia="en-US"/>
        </w:rPr>
        <w:object w:dxaOrig="430" w:dyaOrig="290" w14:anchorId="497CBEB5">
          <v:shape id="_x0000_i1028" type="#_x0000_t75" style="width:21.5pt;height:14.5pt" o:ole="">
            <v:imagedata r:id="rId16" o:title=""/>
          </v:shape>
          <o:OLEObject Type="Embed" ProgID="Equation.3" ShapeID="_x0000_i1028" DrawAspect="Content" ObjectID="_1776888824" r:id="rId17"/>
        </w:object>
      </w:r>
      <w:r>
        <w:t>= 1 and</w:t>
      </w:r>
      <w:r w:rsidRPr="00E20F50">
        <w:rPr>
          <w:position w:val="-10"/>
        </w:rPr>
        <w:object w:dxaOrig="499" w:dyaOrig="340" w14:anchorId="51AD0596">
          <v:shape id="_x0000_i1029" type="#_x0000_t75" style="width:25pt;height:17pt" o:ole="">
            <v:imagedata r:id="rId18" o:title=""/>
          </v:shape>
          <o:OLEObject Type="Embed" ProgID="Equation.3" ShapeID="_x0000_i1029" DrawAspect="Content" ObjectID="_1776888825" r:id="rId19"/>
        </w:object>
      </w:r>
      <w:r>
        <w:t>= 16 [</w:t>
      </w:r>
      <w:r w:rsidR="00A602CA">
        <w:t>3</w:t>
      </w:r>
      <w:r>
        <w:t>]</w:t>
      </w:r>
      <w:r w:rsidR="00CF2669">
        <w:rPr>
          <w:rFonts w:ascii="Times New Roman" w:hAnsi="Times New Roman"/>
        </w:rPr>
        <w:t>.</w:t>
      </w:r>
      <w:r w:rsidR="00187100">
        <w:rPr>
          <w:rFonts w:ascii="Times New Roman" w:hAnsi="Times New Roman"/>
        </w:rPr>
        <w:t xml:space="preserve"> </w:t>
      </w:r>
      <w:r w:rsidR="00187100">
        <w:t xml:space="preserve">Since the slot duration is 2 </w:t>
      </w:r>
      <w:proofErr w:type="spellStart"/>
      <w:r w:rsidR="00187100">
        <w:t>ms</w:t>
      </w:r>
      <w:proofErr w:type="spellEnd"/>
      <w:r w:rsidR="00187100">
        <w:t>, the RU is 32ms. Figure 1 depicts the slot format for NPUSCH Format 1 with 3.75 kHz SCS:</w:t>
      </w:r>
    </w:p>
    <w:p w14:paraId="6D99CB9F" w14:textId="77777777" w:rsidR="00187100" w:rsidRDefault="00187100" w:rsidP="00CF2669">
      <w:pPr>
        <w:pStyle w:val="BodyText"/>
        <w:rPr>
          <w:rFonts w:ascii="Times New Roman" w:hAnsi="Times New Roma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27"/>
        <w:gridCol w:w="1127"/>
        <w:gridCol w:w="1127"/>
        <w:gridCol w:w="1127"/>
        <w:gridCol w:w="1127"/>
        <w:gridCol w:w="1127"/>
        <w:gridCol w:w="1127"/>
        <w:gridCol w:w="591"/>
      </w:tblGrid>
      <w:tr w:rsidR="00187100" w14:paraId="7CFFDD48" w14:textId="77777777" w:rsidTr="00031F3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3EA6" w14:textId="4AA6B925"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3D60" w14:textId="79198FB6"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41E7" w14:textId="64AB4010"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EECF9" w14:textId="18C584E6"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3555CCD2" w14:textId="0F462022" w:rsidR="00187100" w:rsidRPr="00187100" w:rsidRDefault="00187100">
            <w:pPr>
              <w:jc w:val="center"/>
              <w:rPr>
                <w:sz w:val="12"/>
                <w:szCs w:val="12"/>
              </w:rPr>
            </w:pPr>
            <w:r w:rsidRPr="00187100">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F6F41" w14:textId="31D10D35"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D7B8" w14:textId="0A22B147"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7C0F9624" w14:textId="3E8376E6" w:rsidR="00187100" w:rsidRPr="00187100" w:rsidRDefault="00187100">
            <w:pPr>
              <w:jc w:val="center"/>
              <w:rPr>
                <w:sz w:val="12"/>
                <w:szCs w:val="12"/>
              </w:rPr>
            </w:pPr>
            <w:r w:rsidRPr="00187100">
              <w:rPr>
                <w:sz w:val="12"/>
                <w:szCs w:val="12"/>
              </w:rPr>
              <w:t>Guard period (75 us)</w:t>
            </w:r>
          </w:p>
        </w:tc>
      </w:tr>
      <w:tr w:rsidR="00187100" w14:paraId="6A43F118" w14:textId="77777777" w:rsidTr="00187100">
        <w:trPr>
          <w:jc w:val="center"/>
        </w:trPr>
        <w:tc>
          <w:tcPr>
            <w:tcW w:w="8480" w:type="dxa"/>
            <w:gridSpan w:val="8"/>
            <w:tcBorders>
              <w:top w:val="single" w:sz="4" w:space="0" w:color="auto"/>
            </w:tcBorders>
            <w:tcMar>
              <w:top w:w="0" w:type="dxa"/>
              <w:left w:w="108" w:type="dxa"/>
              <w:bottom w:w="0" w:type="dxa"/>
              <w:right w:w="108" w:type="dxa"/>
            </w:tcMar>
            <w:hideMark/>
          </w:tcPr>
          <w:p w14:paraId="7ED91D3F" w14:textId="2D7066E9" w:rsidR="00187100" w:rsidRDefault="006E00DB">
            <w:pPr>
              <w:jc w:val="center"/>
              <w:rPr>
                <w:sz w:val="16"/>
                <w:szCs w:val="16"/>
              </w:rPr>
            </w:pPr>
            <w:r>
              <w:rPr>
                <w:sz w:val="16"/>
                <w:szCs w:val="16"/>
              </w:rPr>
              <w:t>Slot (</w:t>
            </w:r>
            <w:r w:rsidR="00187100">
              <w:rPr>
                <w:sz w:val="16"/>
                <w:szCs w:val="16"/>
              </w:rPr>
              <w:t>2ms</w:t>
            </w:r>
            <w:r>
              <w:rPr>
                <w:sz w:val="16"/>
                <w:szCs w:val="16"/>
              </w:rPr>
              <w:t>)</w:t>
            </w:r>
          </w:p>
        </w:tc>
      </w:tr>
    </w:tbl>
    <w:p w14:paraId="2488E578" w14:textId="1D8C199A" w:rsidR="00187100" w:rsidRPr="00187100" w:rsidRDefault="00187100" w:rsidP="00187100">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2</w:t>
      </w:r>
      <w:r w:rsidRPr="00187100">
        <w:rPr>
          <w:rFonts w:ascii="Times New Roman" w:hAnsi="Times New Roman"/>
          <w:sz w:val="16"/>
          <w:szCs w:val="16"/>
        </w:rPr>
        <w:t>: slot format for NPUSCH Format 1 with 3.75 kHz SCS</w:t>
      </w:r>
    </w:p>
    <w:p w14:paraId="54A10634" w14:textId="7CD14ADB" w:rsidR="00706A89" w:rsidRDefault="00706A89" w:rsidP="009C3A10">
      <w:pPr>
        <w:pStyle w:val="BodyText"/>
        <w:spacing w:before="120"/>
      </w:pPr>
      <w:r w:rsidRPr="009C3A10">
        <w:t xml:space="preserve">In the case of the NPUSCH Format 1 with 3.75 kHz SCS, </w:t>
      </w:r>
      <w:r w:rsidR="00D8205F" w:rsidRPr="009C3A10">
        <w:t>if a “slot-level” OCC spreading were applied</w:t>
      </w:r>
      <w:r w:rsidR="0060388E" w:rsidRPr="009C3A10">
        <w:t>,</w:t>
      </w:r>
      <w:r w:rsidR="00D8205F" w:rsidRPr="009C3A10">
        <w:t xml:space="preserve"> </w:t>
      </w:r>
      <w:r w:rsidRPr="009C3A10">
        <w:t xml:space="preserve">the </w:t>
      </w:r>
      <w:r w:rsidR="00D8205F" w:rsidRPr="009C3A10">
        <w:t xml:space="preserve">DMRS phase difference might go beyond </w:t>
      </w:r>
      <w:r w:rsidR="00187100">
        <w:rPr>
          <w:rFonts w:ascii="Times New Roman" w:hAnsi="Times New Roman"/>
        </w:rPr>
        <w:t>ℼ</w:t>
      </w:r>
      <w:r w:rsidR="00D8205F" w:rsidRPr="009C3A10">
        <w:t>/-</w:t>
      </w:r>
      <w:r w:rsidR="00187100" w:rsidRPr="00187100">
        <w:rPr>
          <w:rFonts w:ascii="Times New Roman" w:hAnsi="Times New Roman"/>
        </w:rPr>
        <w:t xml:space="preserve"> </w:t>
      </w:r>
      <w:r w:rsidR="00187100">
        <w:rPr>
          <w:rFonts w:ascii="Times New Roman" w:hAnsi="Times New Roman"/>
        </w:rPr>
        <w:t>ℼ</w:t>
      </w:r>
      <w:r w:rsidR="00D8205F" w:rsidRPr="009C3A10">
        <w:t xml:space="preserve"> since the slot duration is 2ms.</w:t>
      </w:r>
      <w:r w:rsidR="0060388E" w:rsidRPr="009C3A10">
        <w:t xml:space="preserve"> Thus, if NPUSCH Format 1 with 3.75 kHz SCS were to be supported, a “symbol-level OCC” spreading is</w:t>
      </w:r>
      <w:r w:rsidR="009C5BBE">
        <w:t xml:space="preserve"> </w:t>
      </w:r>
      <w:r w:rsidR="0060388E" w:rsidRPr="009C3A10">
        <w:t>foreseen to be a suitable choice.</w:t>
      </w:r>
    </w:p>
    <w:p w14:paraId="65580C5C" w14:textId="77777777" w:rsidR="00033DDA" w:rsidRDefault="00033DDA" w:rsidP="00033DDA">
      <w:pPr>
        <w:pStyle w:val="Observation"/>
        <w:ind w:left="1701" w:hanging="1701"/>
      </w:pPr>
      <w:bookmarkStart w:id="12" w:name="_Toc166105134"/>
      <w:r>
        <w:t xml:space="preserve">For </w:t>
      </w:r>
      <w:r w:rsidRPr="00A95B9D">
        <w:t xml:space="preserve">NPUSCH Format 1 single-tone </w:t>
      </w:r>
      <w:r>
        <w:t>(</w:t>
      </w:r>
      <w:r>
        <w:rPr>
          <w:rFonts w:ascii="Times New Roman" w:eastAsia="Times New Roman" w:hAnsi="Times New Roman"/>
          <w:position w:val="-10"/>
          <w:lang w:eastAsia="en-US"/>
        </w:rPr>
        <w:object w:dxaOrig="430" w:dyaOrig="290" w14:anchorId="768C06FA">
          <v:shape id="_x0000_i1030" type="#_x0000_t75" style="width:21.5pt;height:14.5pt" o:ole="">
            <v:imagedata r:id="rId16" o:title=""/>
          </v:shape>
          <o:OLEObject Type="Embed" ProgID="Equation.3" ShapeID="_x0000_i1030" DrawAspect="Content" ObjectID="_1776888826" r:id="rId20"/>
        </w:object>
      </w:r>
      <w:r>
        <w:t xml:space="preserve">= 1) </w:t>
      </w:r>
      <w:r w:rsidRPr="00A95B9D">
        <w:t xml:space="preserve">with </w:t>
      </w:r>
      <w:r>
        <w:t>3.7</w:t>
      </w:r>
      <w:r w:rsidRPr="00A95B9D">
        <w:t>5 kHz SCS</w:t>
      </w:r>
      <w:r>
        <w:t>, the RU length spans</w:t>
      </w:r>
      <w:r w:rsidRPr="00E20F50">
        <w:rPr>
          <w:position w:val="-10"/>
        </w:rPr>
        <w:object w:dxaOrig="499" w:dyaOrig="340" w14:anchorId="74F4907D">
          <v:shape id="_x0000_i1031" type="#_x0000_t75" style="width:25pt;height:17pt" o:ole="">
            <v:imagedata r:id="rId18" o:title=""/>
          </v:shape>
          <o:OLEObject Type="Embed" ProgID="Equation.3" ShapeID="_x0000_i1031" DrawAspect="Content" ObjectID="_1776888827" r:id="rId21"/>
        </w:object>
      </w:r>
      <w:r>
        <w:t>= 16 slots, which results in 32ms given that the slot duration is 2ms.</w:t>
      </w:r>
      <w:bookmarkEnd w:id="12"/>
    </w:p>
    <w:p w14:paraId="3141149F" w14:textId="511FC7AF" w:rsidR="00033DDA" w:rsidRDefault="00033DDA" w:rsidP="00033DDA">
      <w:pPr>
        <w:pStyle w:val="Observation"/>
        <w:ind w:left="1701" w:hanging="1701"/>
      </w:pPr>
      <w:bookmarkStart w:id="13" w:name="_Toc166105135"/>
      <w:r w:rsidRPr="000975C1">
        <w:t xml:space="preserve">In the case of the NPUSCH Format 1 with 3.75 kHz SCS, if a “slot-level” OCC spreading were applied, the DMRS phase difference might go beyond </w:t>
      </w:r>
      <w:r w:rsidRPr="000975C1">
        <w:rPr>
          <w:rFonts w:ascii="Cambria Math" w:hAnsi="Cambria Math" w:cs="Cambria Math"/>
        </w:rPr>
        <w:t>ℼ</w:t>
      </w:r>
      <w:r w:rsidRPr="000975C1">
        <w:t xml:space="preserve">/- </w:t>
      </w:r>
      <w:r w:rsidRPr="000975C1">
        <w:rPr>
          <w:rFonts w:ascii="Cambria Math" w:hAnsi="Cambria Math" w:cs="Cambria Math"/>
        </w:rPr>
        <w:t>ℼ</w:t>
      </w:r>
      <w:r w:rsidRPr="000975C1">
        <w:t xml:space="preserve"> since the slot duration is 2ms. Thus, a </w:t>
      </w:r>
      <w:r w:rsidRPr="000975C1">
        <w:rPr>
          <w:rFonts w:cs="Arial"/>
        </w:rPr>
        <w:t>“</w:t>
      </w:r>
      <w:r w:rsidRPr="000975C1">
        <w:t>symbol-level OCC” spreading is foreseen to be a suitable choice</w:t>
      </w:r>
      <w:r>
        <w:t>.</w:t>
      </w:r>
      <w:bookmarkEnd w:id="13"/>
    </w:p>
    <w:p w14:paraId="24C348EE" w14:textId="5F05FC0E" w:rsidR="00033DDA" w:rsidRDefault="002E0B60" w:rsidP="009C3A10">
      <w:pPr>
        <w:pStyle w:val="BodyText"/>
        <w:spacing w:before="120"/>
      </w:pPr>
      <w:r>
        <w:t>In relation with the NPUSCH Format 1 transmissions, i</w:t>
      </w:r>
      <w:r w:rsidR="00033DDA">
        <w:t>nitial discussions on the DMRS design led to the following agreement</w:t>
      </w:r>
      <w:r w:rsidR="008C3669">
        <w:t xml:space="preserve"> [2]</w:t>
      </w:r>
      <w:r w:rsidR="00033DDA">
        <w:t>:</w:t>
      </w:r>
    </w:p>
    <w:tbl>
      <w:tblPr>
        <w:tblStyle w:val="TableGrid"/>
        <w:tblW w:w="0" w:type="auto"/>
        <w:tblLook w:val="04A0" w:firstRow="1" w:lastRow="0" w:firstColumn="1" w:lastColumn="0" w:noHBand="0" w:noVBand="1"/>
      </w:tblPr>
      <w:tblGrid>
        <w:gridCol w:w="9629"/>
      </w:tblGrid>
      <w:tr w:rsidR="00033DDA" w14:paraId="0FB31CC8" w14:textId="77777777" w:rsidTr="00033DDA">
        <w:tc>
          <w:tcPr>
            <w:tcW w:w="9629" w:type="dxa"/>
          </w:tcPr>
          <w:p w14:paraId="30FC3A47" w14:textId="77777777" w:rsidR="00033DDA" w:rsidRPr="00033DDA" w:rsidRDefault="00033DDA" w:rsidP="00033DDA">
            <w:pPr>
              <w:rPr>
                <w:bCs/>
                <w:sz w:val="16"/>
                <w:szCs w:val="16"/>
              </w:rPr>
            </w:pPr>
            <w:r w:rsidRPr="00033DDA">
              <w:rPr>
                <w:bCs/>
                <w:sz w:val="16"/>
                <w:szCs w:val="16"/>
                <w:highlight w:val="green"/>
              </w:rPr>
              <w:t>Agreement</w:t>
            </w:r>
          </w:p>
          <w:p w14:paraId="57547196" w14:textId="77777777" w:rsidR="00033DDA" w:rsidRPr="00033DDA" w:rsidRDefault="00033DDA" w:rsidP="00033DDA">
            <w:pPr>
              <w:rPr>
                <w:bCs/>
                <w:sz w:val="16"/>
                <w:szCs w:val="16"/>
              </w:rPr>
            </w:pPr>
            <w:r w:rsidRPr="00033DDA">
              <w:rPr>
                <w:bCs/>
                <w:sz w:val="16"/>
                <w:szCs w:val="16"/>
              </w:rPr>
              <w:t>For single-tone DMRS when OCC is applied to NPUSCH format 1, RAN1 considers at least the following for further study:</w:t>
            </w:r>
          </w:p>
          <w:p w14:paraId="5D965F62" w14:textId="77777777" w:rsidR="00033DDA" w:rsidRPr="00033DDA" w:rsidRDefault="00033DDA" w:rsidP="00033DDA">
            <w:pPr>
              <w:numPr>
                <w:ilvl w:val="0"/>
                <w:numId w:val="41"/>
              </w:numPr>
              <w:overflowPunct/>
              <w:autoSpaceDE/>
              <w:autoSpaceDN/>
              <w:adjustRightInd/>
              <w:spacing w:after="0"/>
              <w:textAlignment w:val="auto"/>
              <w:rPr>
                <w:bCs/>
                <w:sz w:val="16"/>
                <w:szCs w:val="16"/>
              </w:rPr>
            </w:pPr>
            <w:r w:rsidRPr="00033DDA">
              <w:rPr>
                <w:bCs/>
                <w:sz w:val="16"/>
                <w:szCs w:val="16"/>
              </w:rPr>
              <w:t xml:space="preserve">TDM of DMRS. </w:t>
            </w:r>
            <w:r w:rsidRPr="00033DDA">
              <w:rPr>
                <w:rFonts w:eastAsia="SimSun" w:hint="eastAsia"/>
                <w:bCs/>
                <w:sz w:val="16"/>
                <w:szCs w:val="16"/>
                <w:lang w:val="en-US" w:eastAsia="zh-CN"/>
              </w:rPr>
              <w:t xml:space="preserve">The time domain locations of </w:t>
            </w:r>
            <w:r w:rsidRPr="00033DDA">
              <w:rPr>
                <w:bCs/>
                <w:sz w:val="16"/>
                <w:szCs w:val="16"/>
              </w:rPr>
              <w:t>DMRS for different UEs are different.</w:t>
            </w:r>
            <w:r w:rsidRPr="00033DDA">
              <w:rPr>
                <w:rFonts w:eastAsia="SimSun" w:hint="eastAsia"/>
                <w:bCs/>
                <w:sz w:val="16"/>
                <w:szCs w:val="16"/>
                <w:lang w:val="en-US" w:eastAsia="zh-CN"/>
              </w:rPr>
              <w:t xml:space="preserve"> No OCC is applied for the DMRS of different UEs.</w:t>
            </w:r>
            <w:r w:rsidRPr="00033DDA">
              <w:rPr>
                <w:bCs/>
                <w:sz w:val="16"/>
                <w:szCs w:val="16"/>
              </w:rPr>
              <w:t xml:space="preserve"> </w:t>
            </w:r>
          </w:p>
          <w:p w14:paraId="6CD60EE9" w14:textId="77777777" w:rsidR="00033DDA" w:rsidRPr="00033DDA" w:rsidRDefault="00033DDA" w:rsidP="00033DDA">
            <w:pPr>
              <w:numPr>
                <w:ilvl w:val="1"/>
                <w:numId w:val="41"/>
              </w:numPr>
              <w:overflowPunct/>
              <w:autoSpaceDE/>
              <w:autoSpaceDN/>
              <w:adjustRightInd/>
              <w:spacing w:after="0"/>
              <w:textAlignment w:val="auto"/>
              <w:rPr>
                <w:bCs/>
                <w:sz w:val="16"/>
                <w:szCs w:val="16"/>
              </w:rPr>
            </w:pPr>
            <w:r w:rsidRPr="00033DDA">
              <w:rPr>
                <w:bCs/>
                <w:sz w:val="16"/>
                <w:szCs w:val="16"/>
              </w:rPr>
              <w:t xml:space="preserve">FFS: Detailed mapping </w:t>
            </w:r>
          </w:p>
          <w:p w14:paraId="6B06F874" w14:textId="77777777" w:rsidR="00033DDA" w:rsidRPr="00033DDA" w:rsidRDefault="00033DDA" w:rsidP="00033DDA">
            <w:pPr>
              <w:numPr>
                <w:ilvl w:val="0"/>
                <w:numId w:val="41"/>
              </w:numPr>
              <w:overflowPunct/>
              <w:autoSpaceDE/>
              <w:autoSpaceDN/>
              <w:adjustRightInd/>
              <w:spacing w:after="0"/>
              <w:textAlignment w:val="auto"/>
              <w:rPr>
                <w:bCs/>
                <w:sz w:val="16"/>
                <w:szCs w:val="16"/>
              </w:rPr>
            </w:pPr>
            <w:r w:rsidRPr="00033DDA">
              <w:rPr>
                <w:bCs/>
                <w:sz w:val="16"/>
                <w:szCs w:val="16"/>
              </w:rPr>
              <w:t xml:space="preserve">CDM of DMRS. </w:t>
            </w:r>
            <w:r w:rsidRPr="00033DDA">
              <w:rPr>
                <w:rFonts w:eastAsia="SimSun" w:hint="eastAsia"/>
                <w:bCs/>
                <w:sz w:val="16"/>
                <w:szCs w:val="16"/>
                <w:lang w:val="en-US" w:eastAsia="zh-CN"/>
              </w:rPr>
              <w:t xml:space="preserve">The time domain locations of </w:t>
            </w:r>
            <w:r w:rsidRPr="00033DDA">
              <w:rPr>
                <w:bCs/>
                <w:sz w:val="16"/>
                <w:szCs w:val="16"/>
              </w:rPr>
              <w:t xml:space="preserve">DMRS for different UEs are </w:t>
            </w:r>
            <w:r w:rsidRPr="00033DDA">
              <w:rPr>
                <w:rFonts w:eastAsia="SimSun" w:hint="eastAsia"/>
                <w:bCs/>
                <w:sz w:val="16"/>
                <w:szCs w:val="16"/>
                <w:lang w:val="en-US" w:eastAsia="zh-CN"/>
              </w:rPr>
              <w:t>the same. Different OCCs are applied for the</w:t>
            </w:r>
            <w:r w:rsidRPr="00033DDA">
              <w:rPr>
                <w:bCs/>
                <w:sz w:val="16"/>
                <w:szCs w:val="16"/>
              </w:rPr>
              <w:t xml:space="preserve"> DMRS </w:t>
            </w:r>
            <w:r w:rsidRPr="00033DDA">
              <w:rPr>
                <w:rFonts w:eastAsia="SimSun" w:hint="eastAsia"/>
                <w:bCs/>
                <w:sz w:val="16"/>
                <w:szCs w:val="16"/>
                <w:lang w:val="en-US" w:eastAsia="zh-CN"/>
              </w:rPr>
              <w:t>of</w:t>
            </w:r>
            <w:r w:rsidRPr="00033DDA">
              <w:rPr>
                <w:bCs/>
                <w:sz w:val="16"/>
                <w:szCs w:val="16"/>
              </w:rPr>
              <w:t xml:space="preserve"> different UEs. </w:t>
            </w:r>
          </w:p>
          <w:p w14:paraId="05766511" w14:textId="77777777" w:rsidR="00033DDA" w:rsidRPr="00033DDA" w:rsidRDefault="00033DDA" w:rsidP="00033DDA">
            <w:pPr>
              <w:numPr>
                <w:ilvl w:val="1"/>
                <w:numId w:val="41"/>
              </w:numPr>
              <w:overflowPunct/>
              <w:autoSpaceDE/>
              <w:autoSpaceDN/>
              <w:adjustRightInd/>
              <w:spacing w:after="0"/>
              <w:textAlignment w:val="auto"/>
              <w:rPr>
                <w:bCs/>
                <w:sz w:val="16"/>
                <w:szCs w:val="16"/>
              </w:rPr>
            </w:pPr>
            <w:r w:rsidRPr="00033DDA">
              <w:rPr>
                <w:bCs/>
                <w:sz w:val="16"/>
                <w:szCs w:val="16"/>
              </w:rPr>
              <w:t>FFS: Detailed mapping</w:t>
            </w:r>
          </w:p>
          <w:p w14:paraId="432F7BF4" w14:textId="47284B3E" w:rsidR="00033DDA" w:rsidRPr="00033DDA" w:rsidRDefault="00033DDA" w:rsidP="00033DDA">
            <w:pPr>
              <w:numPr>
                <w:ilvl w:val="0"/>
                <w:numId w:val="41"/>
              </w:numPr>
              <w:overflowPunct/>
              <w:autoSpaceDE/>
              <w:autoSpaceDN/>
              <w:adjustRightInd/>
              <w:spacing w:after="0"/>
              <w:textAlignment w:val="auto"/>
              <w:rPr>
                <w:bCs/>
              </w:rPr>
            </w:pPr>
            <w:r w:rsidRPr="00033DDA">
              <w:rPr>
                <w:bCs/>
                <w:sz w:val="16"/>
                <w:szCs w:val="16"/>
              </w:rPr>
              <w:t>Other schemes are not precluded, including combinations of the above</w:t>
            </w:r>
          </w:p>
        </w:tc>
      </w:tr>
    </w:tbl>
    <w:p w14:paraId="3C3FD8C8" w14:textId="2AAA13EB" w:rsidR="00AD6AB6" w:rsidRDefault="00033DDA" w:rsidP="009C3A10">
      <w:pPr>
        <w:pStyle w:val="BodyText"/>
        <w:spacing w:before="120"/>
      </w:pPr>
      <w:r>
        <w:t xml:space="preserve">For the </w:t>
      </w:r>
      <w:r w:rsidRPr="00033DDA">
        <w:t xml:space="preserve">slot </w:t>
      </w:r>
      <w:r w:rsidR="00AD6AB6">
        <w:t>structure</w:t>
      </w:r>
      <w:r w:rsidRPr="00033DDA">
        <w:t xml:space="preserve"> </w:t>
      </w:r>
      <w:r>
        <w:t>of</w:t>
      </w:r>
      <w:r w:rsidRPr="00033DDA">
        <w:t xml:space="preserve"> NPUSCH Format 1 with 3.75 kHz SCS</w:t>
      </w:r>
      <w:r>
        <w:t xml:space="preserve">, one important aspect to </w:t>
      </w:r>
      <w:r w:rsidR="002E0B60">
        <w:t>consider</w:t>
      </w:r>
      <w:r>
        <w:t xml:space="preserve"> is the presence of the “Guard Period”</w:t>
      </w:r>
      <w:r w:rsidR="00AD6AB6">
        <w:t xml:space="preserve"> (See Figure 1)</w:t>
      </w:r>
      <w:r>
        <w:t xml:space="preserve"> which </w:t>
      </w:r>
      <w:r w:rsidR="00AD6AB6">
        <w:t xml:space="preserve">among other things </w:t>
      </w:r>
      <w:r>
        <w:t xml:space="preserve">is used to </w:t>
      </w:r>
      <w:r w:rsidRPr="00033DDA">
        <w:t>keep the symbol boundary aligned</w:t>
      </w:r>
      <w:r>
        <w:t>. Thus, it is important to preserve the location “Guard Period” even after the OCC spreading.</w:t>
      </w:r>
    </w:p>
    <w:p w14:paraId="42D87465" w14:textId="493BB9B4" w:rsidR="00AD187F" w:rsidRDefault="002E0B60" w:rsidP="00AD187F">
      <w:pPr>
        <w:pStyle w:val="BodyText"/>
        <w:spacing w:before="120"/>
      </w:pPr>
      <w:r>
        <w:t>For illustration purposes, we refer to the “CDM of DMRS” example presented in [</w:t>
      </w:r>
      <w:r w:rsidR="00073A49">
        <w:t>4</w:t>
      </w:r>
      <w:r>
        <w:t>], on which we have incorporated</w:t>
      </w:r>
      <w:r w:rsidR="00AD6AB6">
        <w:t xml:space="preserve"> the “Guard Period”</w:t>
      </w:r>
      <w:r>
        <w:t xml:space="preserve"> keeping its location untouched before and after the OCC spreading</w:t>
      </w:r>
      <w:r w:rsidR="00AD6AB6">
        <w:t>:</w:t>
      </w:r>
    </w:p>
    <w:p w14:paraId="11C0BEF3" w14:textId="34EBDDB9" w:rsidR="007760B9" w:rsidRPr="007760B9" w:rsidRDefault="007760B9" w:rsidP="00AD187F">
      <w:pPr>
        <w:pStyle w:val="BodyText"/>
        <w:spacing w:before="120"/>
        <w:rPr>
          <w:sz w:val="16"/>
          <w:szCs w:val="16"/>
        </w:rPr>
      </w:pPr>
      <w:r>
        <w:rPr>
          <w:sz w:val="16"/>
          <w:szCs w:val="16"/>
        </w:rPr>
        <w:t xml:space="preserve">The notation on </w:t>
      </w:r>
      <w:r w:rsidRPr="007760B9">
        <w:rPr>
          <w:sz w:val="16"/>
          <w:szCs w:val="16"/>
        </w:rPr>
        <w:t xml:space="preserve">Figure </w:t>
      </w:r>
      <w:r w:rsidR="00A0486F">
        <w:rPr>
          <w:sz w:val="16"/>
          <w:szCs w:val="16"/>
        </w:rPr>
        <w:t>3</w:t>
      </w:r>
      <w:r w:rsidRPr="007760B9">
        <w:rPr>
          <w:sz w:val="16"/>
          <w:szCs w:val="16"/>
        </w:rPr>
        <w:t xml:space="preserve">a and </w:t>
      </w:r>
      <w:r w:rsidR="00A0486F">
        <w:rPr>
          <w:sz w:val="16"/>
          <w:szCs w:val="16"/>
        </w:rPr>
        <w:t>3</w:t>
      </w:r>
      <w:r w:rsidRPr="007760B9">
        <w:rPr>
          <w:sz w:val="16"/>
          <w:szCs w:val="16"/>
        </w:rPr>
        <w:t xml:space="preserve">b is as follows: </w:t>
      </w:r>
      <w:r>
        <w:rPr>
          <w:sz w:val="16"/>
          <w:szCs w:val="16"/>
        </w:rPr>
        <w:t>The “g</w:t>
      </w:r>
      <w:r w:rsidRPr="007760B9">
        <w:rPr>
          <w:sz w:val="16"/>
          <w:szCs w:val="16"/>
        </w:rPr>
        <w:t>reen box</w:t>
      </w:r>
      <w:r>
        <w:rPr>
          <w:sz w:val="16"/>
          <w:szCs w:val="16"/>
        </w:rPr>
        <w:t>”</w:t>
      </w:r>
      <w:r w:rsidRPr="007760B9">
        <w:rPr>
          <w:sz w:val="16"/>
          <w:szCs w:val="16"/>
        </w:rPr>
        <w:t xml:space="preserve"> refers to “</w:t>
      </w:r>
      <w:proofErr w:type="spellStart"/>
      <w:r w:rsidRPr="007760B9">
        <w:rPr>
          <w:sz w:val="16"/>
          <w:szCs w:val="16"/>
        </w:rPr>
        <w:t>CP+Data</w:t>
      </w:r>
      <w:proofErr w:type="spellEnd"/>
      <w:r w:rsidRPr="007760B9">
        <w:rPr>
          <w:sz w:val="16"/>
          <w:szCs w:val="16"/>
        </w:rPr>
        <w:t xml:space="preserve">” symbol, </w:t>
      </w:r>
      <w:r>
        <w:rPr>
          <w:sz w:val="16"/>
          <w:szCs w:val="16"/>
        </w:rPr>
        <w:t>the “p</w:t>
      </w:r>
      <w:r w:rsidRPr="007760B9">
        <w:rPr>
          <w:sz w:val="16"/>
          <w:szCs w:val="16"/>
        </w:rPr>
        <w:t>attern box</w:t>
      </w:r>
      <w:r>
        <w:rPr>
          <w:sz w:val="16"/>
          <w:szCs w:val="16"/>
        </w:rPr>
        <w:t>” refers to the</w:t>
      </w:r>
      <w:r w:rsidRPr="007760B9">
        <w:rPr>
          <w:sz w:val="16"/>
          <w:szCs w:val="16"/>
        </w:rPr>
        <w:t xml:space="preserve"> </w:t>
      </w:r>
      <w:r>
        <w:rPr>
          <w:sz w:val="16"/>
          <w:szCs w:val="16"/>
        </w:rPr>
        <w:t>“</w:t>
      </w:r>
      <w:r w:rsidRPr="007760B9">
        <w:rPr>
          <w:sz w:val="16"/>
          <w:szCs w:val="16"/>
        </w:rPr>
        <w:t>CP+DMRS</w:t>
      </w:r>
      <w:r>
        <w:rPr>
          <w:sz w:val="16"/>
          <w:szCs w:val="16"/>
        </w:rPr>
        <w:t>”</w:t>
      </w:r>
      <w:r w:rsidRPr="007760B9">
        <w:rPr>
          <w:sz w:val="16"/>
          <w:szCs w:val="16"/>
        </w:rPr>
        <w:t xml:space="preserve"> symbol, </w:t>
      </w:r>
      <w:r>
        <w:rPr>
          <w:sz w:val="16"/>
          <w:szCs w:val="16"/>
        </w:rPr>
        <w:t>and the “e</w:t>
      </w:r>
      <w:r w:rsidRPr="007760B9">
        <w:rPr>
          <w:sz w:val="16"/>
          <w:szCs w:val="16"/>
        </w:rPr>
        <w:t>mpty box</w:t>
      </w:r>
      <w:r>
        <w:rPr>
          <w:sz w:val="16"/>
          <w:szCs w:val="16"/>
        </w:rPr>
        <w:t>” refers to</w:t>
      </w:r>
      <w:r w:rsidRPr="007760B9">
        <w:rPr>
          <w:sz w:val="16"/>
          <w:szCs w:val="16"/>
        </w:rPr>
        <w:t xml:space="preserve"> the “Guard Period”.</w:t>
      </w:r>
    </w:p>
    <w:p w14:paraId="6CEA651D" w14:textId="5795BAA0" w:rsidR="002D0FA3" w:rsidRDefault="002E0B60" w:rsidP="00AD187F">
      <w:pPr>
        <w:pStyle w:val="BodyText"/>
        <w:spacing w:before="120"/>
      </w:pPr>
      <w:r>
        <w:rPr>
          <w:noProof/>
        </w:rPr>
        <w:drawing>
          <wp:inline distT="0" distB="0" distL="0" distR="0" wp14:anchorId="784BB759" wp14:editId="07D3676D">
            <wp:extent cx="3060000" cy="85893"/>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0000" cy="85893"/>
                    </a:xfrm>
                    <a:prstGeom prst="rect">
                      <a:avLst/>
                    </a:prstGeom>
                    <a:noFill/>
                  </pic:spPr>
                </pic:pic>
              </a:graphicData>
            </a:graphic>
          </wp:inline>
        </w:drawing>
      </w:r>
    </w:p>
    <w:p w14:paraId="7A3016D8" w14:textId="0E9C729A" w:rsidR="002D0FA3" w:rsidRDefault="002D0FA3" w:rsidP="002D0FA3">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3</w:t>
      </w:r>
      <w:r>
        <w:rPr>
          <w:rFonts w:ascii="Times New Roman" w:hAnsi="Times New Roman"/>
          <w:sz w:val="16"/>
          <w:szCs w:val="16"/>
        </w:rPr>
        <w:t>a</w:t>
      </w:r>
      <w:r w:rsidRPr="00187100">
        <w:rPr>
          <w:rFonts w:ascii="Times New Roman" w:hAnsi="Times New Roman"/>
          <w:sz w:val="16"/>
          <w:szCs w:val="16"/>
        </w:rPr>
        <w:t xml:space="preserve">: </w:t>
      </w:r>
      <w:r>
        <w:rPr>
          <w:rFonts w:ascii="Times New Roman" w:hAnsi="Times New Roman"/>
          <w:sz w:val="16"/>
          <w:szCs w:val="16"/>
        </w:rPr>
        <w:t xml:space="preserve">Example of “CDM of DMRS” </w:t>
      </w:r>
      <w:r w:rsidR="003312C9">
        <w:rPr>
          <w:rFonts w:ascii="Times New Roman" w:hAnsi="Times New Roman"/>
          <w:sz w:val="16"/>
          <w:szCs w:val="16"/>
        </w:rPr>
        <w:t xml:space="preserve">for </w:t>
      </w:r>
      <w:r w:rsidR="003312C9" w:rsidRPr="003312C9">
        <w:rPr>
          <w:rFonts w:ascii="Times New Roman" w:hAnsi="Times New Roman"/>
          <w:sz w:val="16"/>
          <w:szCs w:val="16"/>
        </w:rPr>
        <w:t xml:space="preserve">NPUSCH Format 1 with 3.75 kHz SCS </w:t>
      </w:r>
      <w:r w:rsidRPr="002D0FA3">
        <w:rPr>
          <w:rFonts w:ascii="Times New Roman" w:hAnsi="Times New Roman"/>
          <w:sz w:val="16"/>
          <w:szCs w:val="16"/>
        </w:rPr>
        <w:t>before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r>
        <w:rPr>
          <w:rFonts w:ascii="Times New Roman" w:hAnsi="Times New Roman"/>
          <w:sz w:val="16"/>
          <w:szCs w:val="16"/>
        </w:rPr>
        <w:t>.</w:t>
      </w:r>
    </w:p>
    <w:p w14:paraId="53B790E8" w14:textId="77777777" w:rsidR="006D4904" w:rsidRPr="00187100" w:rsidRDefault="006D4904" w:rsidP="002D0FA3">
      <w:pPr>
        <w:pStyle w:val="BodyText"/>
        <w:jc w:val="center"/>
        <w:rPr>
          <w:rFonts w:ascii="Times New Roman" w:hAnsi="Times New Roman"/>
          <w:sz w:val="16"/>
          <w:szCs w:val="16"/>
        </w:rPr>
      </w:pPr>
    </w:p>
    <w:p w14:paraId="205737F0" w14:textId="6EA5E31B" w:rsidR="002E0B60" w:rsidRDefault="002E0B60" w:rsidP="002E0B60">
      <w:pPr>
        <w:pStyle w:val="BodyText"/>
        <w:rPr>
          <w:rFonts w:ascii="Times New Roman" w:hAnsi="Times New Roman"/>
          <w:sz w:val="16"/>
          <w:szCs w:val="16"/>
        </w:rPr>
      </w:pPr>
      <w:r>
        <w:rPr>
          <w:rFonts w:ascii="Times New Roman" w:hAnsi="Times New Roman"/>
          <w:noProof/>
          <w:sz w:val="16"/>
          <w:szCs w:val="16"/>
        </w:rPr>
        <w:drawing>
          <wp:inline distT="0" distB="0" distL="0" distR="0" wp14:anchorId="0E22A68D" wp14:editId="5CB424B1">
            <wp:extent cx="6120000" cy="87832"/>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000" cy="87832"/>
                    </a:xfrm>
                    <a:prstGeom prst="rect">
                      <a:avLst/>
                    </a:prstGeom>
                    <a:noFill/>
                  </pic:spPr>
                </pic:pic>
              </a:graphicData>
            </a:graphic>
          </wp:inline>
        </w:drawing>
      </w:r>
    </w:p>
    <w:p w14:paraId="07D59C47" w14:textId="4C0220CA" w:rsidR="002D0FA3" w:rsidRDefault="002D0FA3" w:rsidP="002D0FA3">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3</w:t>
      </w:r>
      <w:r>
        <w:rPr>
          <w:rFonts w:ascii="Times New Roman" w:hAnsi="Times New Roman"/>
          <w:sz w:val="16"/>
          <w:szCs w:val="16"/>
        </w:rPr>
        <w:t>b</w:t>
      </w:r>
      <w:r w:rsidRPr="00187100">
        <w:rPr>
          <w:rFonts w:ascii="Times New Roman" w:hAnsi="Times New Roman"/>
          <w:sz w:val="16"/>
          <w:szCs w:val="16"/>
        </w:rPr>
        <w:t xml:space="preserve">: </w:t>
      </w:r>
      <w:r>
        <w:rPr>
          <w:rFonts w:ascii="Times New Roman" w:hAnsi="Times New Roman"/>
          <w:sz w:val="16"/>
          <w:szCs w:val="16"/>
        </w:rPr>
        <w:t xml:space="preserve">Example of “CDM of DMRS” </w:t>
      </w:r>
      <w:r w:rsidR="003312C9">
        <w:rPr>
          <w:rFonts w:ascii="Times New Roman" w:hAnsi="Times New Roman"/>
          <w:sz w:val="16"/>
          <w:szCs w:val="16"/>
        </w:rPr>
        <w:t xml:space="preserve">for </w:t>
      </w:r>
      <w:r w:rsidR="003312C9" w:rsidRPr="003312C9">
        <w:rPr>
          <w:rFonts w:ascii="Times New Roman" w:hAnsi="Times New Roman"/>
          <w:sz w:val="16"/>
          <w:szCs w:val="16"/>
        </w:rPr>
        <w:t xml:space="preserve">NPUSCH Format 1 with 3.75 kHz SCS </w:t>
      </w:r>
      <w:r>
        <w:rPr>
          <w:rFonts w:ascii="Times New Roman" w:hAnsi="Times New Roman"/>
          <w:sz w:val="16"/>
          <w:szCs w:val="16"/>
        </w:rPr>
        <w:t>after</w:t>
      </w:r>
      <w:r w:rsidRPr="002D0FA3">
        <w:rPr>
          <w:rFonts w:ascii="Times New Roman" w:hAnsi="Times New Roman"/>
          <w:sz w:val="16"/>
          <w:szCs w:val="16"/>
        </w:rPr>
        <w:t xml:space="preserv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p>
    <w:p w14:paraId="32249E6E" w14:textId="6D128534" w:rsidR="007760B9" w:rsidRPr="00187100" w:rsidRDefault="007760B9" w:rsidP="002D0FA3">
      <w:pPr>
        <w:pStyle w:val="BodyText"/>
        <w:jc w:val="center"/>
        <w:rPr>
          <w:rFonts w:ascii="Times New Roman" w:hAnsi="Times New Roman"/>
          <w:sz w:val="16"/>
          <w:szCs w:val="16"/>
        </w:rPr>
      </w:pPr>
    </w:p>
    <w:p w14:paraId="3D3810BC" w14:textId="7D469C26" w:rsidR="00AD6AB6" w:rsidRPr="009C3A10" w:rsidRDefault="00AD6AB6" w:rsidP="009D32F1">
      <w:pPr>
        <w:pStyle w:val="Observation"/>
        <w:ind w:left="1701" w:hanging="1701"/>
      </w:pPr>
      <w:bookmarkStart w:id="14" w:name="_Toc166105136"/>
      <w:r>
        <w:lastRenderedPageBreak/>
        <w:t xml:space="preserve">For </w:t>
      </w:r>
      <w:r w:rsidRPr="00033DDA">
        <w:t>NPUSCH Format 1 with 3.75 kHz SCS</w:t>
      </w:r>
      <w:r>
        <w:t xml:space="preserve">, the </w:t>
      </w:r>
      <w:r w:rsidR="007760B9">
        <w:t xml:space="preserve">legacy </w:t>
      </w:r>
      <w:r>
        <w:t xml:space="preserve">slot structure </w:t>
      </w:r>
      <w:r w:rsidR="007760B9">
        <w:t>includes</w:t>
      </w:r>
      <w:r>
        <w:t xml:space="preserve"> after the seven symbols a “Guard Period” which all together</w:t>
      </w:r>
      <w:r w:rsidR="007760B9">
        <w:t xml:space="preserve"> result in</w:t>
      </w:r>
      <w:r>
        <w:t xml:space="preserve"> </w:t>
      </w:r>
      <w:r w:rsidR="007760B9">
        <w:t>a</w:t>
      </w:r>
      <w:r>
        <w:t xml:space="preserve"> slot duration of 2ms. The “Guard Period”</w:t>
      </w:r>
      <w:r w:rsidR="009D32F1">
        <w:t xml:space="preserve"> is among other things used to keep the symbol boundary aligned, thus it is important </w:t>
      </w:r>
      <w:r w:rsidR="007760B9">
        <w:t>to</w:t>
      </w:r>
      <w:r w:rsidR="009D32F1">
        <w:t xml:space="preserve"> preserve its location even after the OCC spreading.</w:t>
      </w:r>
      <w:bookmarkEnd w:id="14"/>
    </w:p>
    <w:p w14:paraId="0358172F" w14:textId="3D2B2D54" w:rsidR="00CF2669" w:rsidRDefault="00CF2669" w:rsidP="00CF2669">
      <w:pPr>
        <w:pStyle w:val="BodyText"/>
        <w:rPr>
          <w:rFonts w:ascii="Times New Roman" w:hAnsi="Times New Roman"/>
        </w:rPr>
      </w:pPr>
    </w:p>
    <w:p w14:paraId="44A3D634" w14:textId="1EE3E905" w:rsidR="000975C1" w:rsidRDefault="00692F1B" w:rsidP="00DE40CF">
      <w:pPr>
        <w:pStyle w:val="Proposal"/>
      </w:pPr>
      <w:bookmarkStart w:id="15" w:name="_Toc166105156"/>
      <w:r>
        <w:rPr>
          <w:lang w:eastAsia="ja-JP"/>
        </w:rPr>
        <w:t>On the study of</w:t>
      </w:r>
      <w:r w:rsidR="00E235D4" w:rsidRPr="00B937C4">
        <w:rPr>
          <w:lang w:eastAsia="ja-JP"/>
        </w:rPr>
        <w:t xml:space="preserve"> </w:t>
      </w:r>
      <w:r w:rsidR="00E235D4">
        <w:rPr>
          <w:lang w:eastAsia="ja-JP"/>
        </w:rPr>
        <w:t>support</w:t>
      </w:r>
      <w:r>
        <w:rPr>
          <w:lang w:eastAsia="ja-JP"/>
        </w:rPr>
        <w:t>ing</w:t>
      </w:r>
      <w:r w:rsidR="00E235D4">
        <w:rPr>
          <w:lang w:eastAsia="ja-JP"/>
        </w:rPr>
        <w:t xml:space="preserve"> </w:t>
      </w:r>
      <w:r w:rsidR="00E235D4" w:rsidRPr="00B937C4">
        <w:rPr>
          <w:lang w:eastAsia="ja-JP"/>
        </w:rPr>
        <w:t xml:space="preserve">OCC </w:t>
      </w:r>
      <w:r w:rsidR="00E235D4">
        <w:rPr>
          <w:lang w:eastAsia="ja-JP"/>
        </w:rPr>
        <w:t xml:space="preserve">for </w:t>
      </w:r>
      <w:r w:rsidR="00E235D4" w:rsidRPr="00B937C4">
        <w:rPr>
          <w:lang w:eastAsia="ja-JP"/>
        </w:rPr>
        <w:t>NPUSCH format 1</w:t>
      </w:r>
      <w:r w:rsidR="00E235D4">
        <w:rPr>
          <w:lang w:eastAsia="ja-JP"/>
        </w:rPr>
        <w:t xml:space="preserve"> </w:t>
      </w:r>
      <w:r w:rsidR="000975C1">
        <w:t xml:space="preserve">single-tone </w:t>
      </w:r>
      <w:r w:rsidR="000975C1" w:rsidRPr="000975C1">
        <w:t xml:space="preserve">with </w:t>
      </w:r>
      <w:r w:rsidR="000975C1">
        <w:t>3.75 kHz SCS</w:t>
      </w:r>
      <w:r>
        <w:t>, the following is adopted</w:t>
      </w:r>
      <w:r w:rsidR="00DE40CF">
        <w:t>:</w:t>
      </w:r>
      <w:bookmarkEnd w:id="15"/>
    </w:p>
    <w:p w14:paraId="6D33222F" w14:textId="286F25B5" w:rsidR="00DE40CF" w:rsidRDefault="00DE40CF" w:rsidP="000975C1">
      <w:pPr>
        <w:pStyle w:val="Proposal"/>
        <w:numPr>
          <w:ilvl w:val="0"/>
          <w:numId w:val="37"/>
        </w:numPr>
      </w:pPr>
      <w:bookmarkStart w:id="16" w:name="_Toc166105157"/>
      <w:r>
        <w:t>The OCC spreads across “symbol-level”</w:t>
      </w:r>
      <w:r w:rsidR="00692F1B">
        <w:t>.</w:t>
      </w:r>
      <w:bookmarkEnd w:id="16"/>
    </w:p>
    <w:p w14:paraId="0DC965A3" w14:textId="1DF8E848" w:rsidR="00DE40CF" w:rsidRDefault="00E235D4" w:rsidP="000975C1">
      <w:pPr>
        <w:pStyle w:val="Proposal"/>
        <w:numPr>
          <w:ilvl w:val="0"/>
          <w:numId w:val="37"/>
        </w:numPr>
      </w:pPr>
      <w:bookmarkStart w:id="17" w:name="_Toc166105158"/>
      <w:r>
        <w:t>The DMRS scheme accounts for the presence of the “Guard Period,” keeping its location as per legacy before and after the OCC spreading.</w:t>
      </w:r>
      <w:bookmarkEnd w:id="17"/>
      <w:r>
        <w:t xml:space="preserve">  </w:t>
      </w:r>
    </w:p>
    <w:p w14:paraId="0819A083" w14:textId="57D77DDB" w:rsidR="00C7646B" w:rsidRPr="0099561A" w:rsidRDefault="00C7646B" w:rsidP="00C7646B">
      <w:pPr>
        <w:pStyle w:val="Heading2"/>
        <w:rPr>
          <w:highlight w:val="red"/>
        </w:rPr>
      </w:pPr>
      <w:r>
        <w:t>2.2</w:t>
      </w:r>
      <w:r>
        <w:tab/>
        <w:t>NPUSCH Format 1 single-tone with 15 kHz SCS</w:t>
      </w:r>
    </w:p>
    <w:p w14:paraId="0673A973" w14:textId="119A3C2B" w:rsidR="0091751E" w:rsidRDefault="0091751E" w:rsidP="0091751E">
      <w:pPr>
        <w:pStyle w:val="BodyText"/>
      </w:pPr>
      <w:r>
        <w:t xml:space="preserve">For NPUSCH Format 1 single-tone with 15 kHz SCS, </w:t>
      </w:r>
      <w:r w:rsidRPr="00EA4C7D">
        <w:t>Table 10.1.2.3-1</w:t>
      </w:r>
      <w:r>
        <w:t xml:space="preserve"> in TS 36.211 states that the following applies</w:t>
      </w:r>
      <w:r>
        <w:rPr>
          <w:rFonts w:eastAsia="Times New Roman"/>
          <w:position w:val="-10"/>
          <w:lang w:eastAsia="en-US"/>
        </w:rPr>
        <w:object w:dxaOrig="430" w:dyaOrig="290" w14:anchorId="448A05D3">
          <v:shape id="_x0000_i1032" type="#_x0000_t75" style="width:21.5pt;height:14.5pt" o:ole="">
            <v:imagedata r:id="rId16" o:title=""/>
          </v:shape>
          <o:OLEObject Type="Embed" ProgID="Equation.3" ShapeID="_x0000_i1032" DrawAspect="Content" ObjectID="_1776888828" r:id="rId24"/>
        </w:object>
      </w:r>
      <w:r>
        <w:t>= 1 and</w:t>
      </w:r>
      <w:r w:rsidRPr="00E20F50">
        <w:rPr>
          <w:position w:val="-10"/>
        </w:rPr>
        <w:object w:dxaOrig="499" w:dyaOrig="340" w14:anchorId="7E0E522E">
          <v:shape id="_x0000_i1033" type="#_x0000_t75" style="width:25pt;height:17pt" o:ole="">
            <v:imagedata r:id="rId18" o:title=""/>
          </v:shape>
          <o:OLEObject Type="Embed" ProgID="Equation.3" ShapeID="_x0000_i1033" DrawAspect="Content" ObjectID="_1776888829" r:id="rId25"/>
        </w:object>
      </w:r>
      <w:r>
        <w:t>= 16 [3]</w:t>
      </w:r>
      <w:r>
        <w:rPr>
          <w:rFonts w:ascii="Times New Roman" w:hAnsi="Times New Roman"/>
        </w:rPr>
        <w:t xml:space="preserve">. </w:t>
      </w:r>
      <w:r>
        <w:t xml:space="preserve">Since the slot duration is 0.5 </w:t>
      </w:r>
      <w:proofErr w:type="spellStart"/>
      <w:r>
        <w:t>ms</w:t>
      </w:r>
      <w:proofErr w:type="spellEnd"/>
      <w:r>
        <w:t xml:space="preserve">, the RU is 8 </w:t>
      </w:r>
      <w:proofErr w:type="spellStart"/>
      <w:r>
        <w:t>ms</w:t>
      </w:r>
      <w:proofErr w:type="spellEnd"/>
      <w:r>
        <w:t>. Figure 1 depicts the slot format for NPUSCH Format 1 with 15 kHz SCS:</w:t>
      </w:r>
    </w:p>
    <w:p w14:paraId="1E384246" w14:textId="77777777" w:rsidR="0091751E" w:rsidRDefault="0091751E" w:rsidP="0091751E">
      <w:pPr>
        <w:pStyle w:val="BodyText"/>
        <w:rPr>
          <w:rFonts w:ascii="Times New Roman" w:hAnsi="Times New Roma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544"/>
        <w:gridCol w:w="338"/>
        <w:gridCol w:w="338"/>
        <w:gridCol w:w="338"/>
        <w:gridCol w:w="338"/>
        <w:gridCol w:w="338"/>
        <w:gridCol w:w="338"/>
      </w:tblGrid>
      <w:tr w:rsidR="006E00DB" w14:paraId="08D70107" w14:textId="77777777" w:rsidTr="006E00DB">
        <w:trPr>
          <w:cantSplit/>
          <w:trHeight w:val="1134"/>
          <w:jc w:val="center"/>
        </w:trPr>
        <w:tc>
          <w:tcPr>
            <w:tcW w:w="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14:paraId="11B00B49" w14:textId="7EA46376" w:rsidR="006E00DB" w:rsidRPr="00187100" w:rsidRDefault="006E00DB" w:rsidP="006E00DB">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29ADA219" w14:textId="0388A4CD" w:rsidR="006E00DB" w:rsidRPr="00187100" w:rsidRDefault="006E00DB" w:rsidP="006E00DB">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053063DD" w14:textId="2C26F490" w:rsidR="006E00DB" w:rsidRPr="00187100" w:rsidRDefault="006E00DB" w:rsidP="006E00DB">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extDirection w:val="btLr"/>
          </w:tcPr>
          <w:p w14:paraId="2C73D367" w14:textId="360962E7" w:rsidR="006E00DB" w:rsidRPr="00187100" w:rsidRDefault="006E00DB" w:rsidP="006E00DB">
            <w:pPr>
              <w:ind w:left="113" w:right="113"/>
              <w:jc w:val="center"/>
              <w:rPr>
                <w:sz w:val="12"/>
                <w:szCs w:val="12"/>
              </w:rPr>
            </w:pPr>
            <w:r w:rsidRPr="00187100">
              <w:rPr>
                <w:sz w:val="12"/>
                <w:szCs w:val="12"/>
              </w:rPr>
              <w:t>CP+D</w:t>
            </w:r>
            <w:r>
              <w:rPr>
                <w:sz w:val="12"/>
                <w:szCs w:val="12"/>
              </w:rPr>
              <w:t>MRS</w:t>
            </w:r>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7281E025" w14:textId="06E80A4A" w:rsidR="006E00DB" w:rsidRPr="00187100" w:rsidRDefault="006E00DB" w:rsidP="006E00DB">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7B80E173" w14:textId="0EDF749B" w:rsidR="006E00DB" w:rsidRPr="00187100" w:rsidRDefault="006E00DB" w:rsidP="006E00DB">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65BE6B26" w14:textId="2D8908DF" w:rsidR="006E00DB" w:rsidRPr="00187100" w:rsidRDefault="006E00DB" w:rsidP="006E00DB">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r>
      <w:tr w:rsidR="006E00DB" w14:paraId="46B28828" w14:textId="77777777" w:rsidTr="006E00DB">
        <w:trPr>
          <w:cantSplit/>
          <w:trHeight w:val="301"/>
          <w:jc w:val="center"/>
        </w:trPr>
        <w:tc>
          <w:tcPr>
            <w:tcW w:w="2572" w:type="dxa"/>
            <w:gridSpan w:val="7"/>
            <w:tcBorders>
              <w:top w:val="single" w:sz="4" w:space="0" w:color="auto"/>
              <w:left w:val="dashed" w:sz="4" w:space="0" w:color="auto"/>
              <w:bottom w:val="dashed" w:sz="4" w:space="0" w:color="auto"/>
              <w:right w:val="dashed" w:sz="4" w:space="0" w:color="auto"/>
            </w:tcBorders>
            <w:tcMar>
              <w:top w:w="0" w:type="dxa"/>
              <w:left w:w="108" w:type="dxa"/>
              <w:bottom w:w="0" w:type="dxa"/>
              <w:right w:w="108" w:type="dxa"/>
            </w:tcMar>
          </w:tcPr>
          <w:p w14:paraId="0043DE44" w14:textId="30A90045" w:rsidR="006E00DB" w:rsidRPr="00187100" w:rsidRDefault="006E00DB" w:rsidP="006E00DB">
            <w:pPr>
              <w:jc w:val="center"/>
              <w:rPr>
                <w:sz w:val="12"/>
                <w:szCs w:val="12"/>
              </w:rPr>
            </w:pPr>
            <w:r>
              <w:rPr>
                <w:sz w:val="12"/>
                <w:szCs w:val="12"/>
              </w:rPr>
              <w:t xml:space="preserve">Slot (0.5 </w:t>
            </w:r>
            <w:proofErr w:type="spellStart"/>
            <w:r>
              <w:rPr>
                <w:sz w:val="12"/>
                <w:szCs w:val="12"/>
              </w:rPr>
              <w:t>ms</w:t>
            </w:r>
            <w:proofErr w:type="spellEnd"/>
            <w:r>
              <w:rPr>
                <w:sz w:val="12"/>
                <w:szCs w:val="12"/>
              </w:rPr>
              <w:t>)</w:t>
            </w:r>
          </w:p>
        </w:tc>
      </w:tr>
    </w:tbl>
    <w:p w14:paraId="0CD5CB6B" w14:textId="12535A63" w:rsidR="0091751E" w:rsidRDefault="0091751E" w:rsidP="0091751E">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4</w:t>
      </w:r>
      <w:r w:rsidRPr="00187100">
        <w:rPr>
          <w:rFonts w:ascii="Times New Roman" w:hAnsi="Times New Roman"/>
          <w:sz w:val="16"/>
          <w:szCs w:val="16"/>
        </w:rPr>
        <w:t xml:space="preserve">: slot format for NPUSCH Format 1 with </w:t>
      </w:r>
      <w:r w:rsidR="00E77C1A">
        <w:rPr>
          <w:rFonts w:ascii="Times New Roman" w:hAnsi="Times New Roman"/>
          <w:sz w:val="16"/>
          <w:szCs w:val="16"/>
        </w:rPr>
        <w:t>1</w:t>
      </w:r>
      <w:r w:rsidRPr="00187100">
        <w:rPr>
          <w:rFonts w:ascii="Times New Roman" w:hAnsi="Times New Roman"/>
          <w:sz w:val="16"/>
          <w:szCs w:val="16"/>
        </w:rPr>
        <w:t>5 kHz SCS</w:t>
      </w:r>
      <w:r w:rsidR="006D4904">
        <w:rPr>
          <w:rFonts w:ascii="Times New Roman" w:hAnsi="Times New Roman"/>
          <w:sz w:val="16"/>
          <w:szCs w:val="16"/>
        </w:rPr>
        <w:t>.</w:t>
      </w:r>
    </w:p>
    <w:p w14:paraId="6522C35E" w14:textId="77777777" w:rsidR="006D4904" w:rsidRPr="00187100" w:rsidRDefault="006D4904" w:rsidP="0091751E">
      <w:pPr>
        <w:pStyle w:val="BodyText"/>
        <w:jc w:val="center"/>
        <w:rPr>
          <w:rFonts w:ascii="Times New Roman" w:hAnsi="Times New Roman"/>
          <w:sz w:val="16"/>
          <w:szCs w:val="16"/>
        </w:rPr>
      </w:pPr>
    </w:p>
    <w:p w14:paraId="205A8FA6" w14:textId="697A4903" w:rsidR="004D32E4" w:rsidRDefault="004D32E4" w:rsidP="00C7646B">
      <w:pPr>
        <w:jc w:val="both"/>
        <w:rPr>
          <w:rFonts w:ascii="Arial" w:hAnsi="Arial"/>
          <w:lang w:eastAsia="zh-CN"/>
        </w:rPr>
      </w:pPr>
      <w:r w:rsidRPr="004D32E4">
        <w:rPr>
          <w:rFonts w:ascii="Arial" w:hAnsi="Arial"/>
          <w:lang w:eastAsia="zh-CN"/>
        </w:rPr>
        <w:t xml:space="preserve">In the case of the NPUSCH Format 1 with 15 kHz SCS, if a “slot-level” OCC spreading were applied, the DMRS phase difference is not expected to go beyond </w:t>
      </w:r>
      <w:r w:rsidRPr="004D32E4">
        <w:rPr>
          <w:rFonts w:ascii="Cambria Math" w:hAnsi="Cambria Math" w:cs="Cambria Math"/>
          <w:lang w:eastAsia="zh-CN"/>
        </w:rPr>
        <w:t>ℼ</w:t>
      </w:r>
      <w:r w:rsidRPr="004D32E4">
        <w:rPr>
          <w:rFonts w:ascii="Arial" w:hAnsi="Arial"/>
          <w:lang w:eastAsia="zh-CN"/>
        </w:rPr>
        <w:t xml:space="preserve">/- </w:t>
      </w:r>
      <w:r w:rsidRPr="004D32E4">
        <w:rPr>
          <w:rFonts w:ascii="Cambria Math" w:hAnsi="Cambria Math" w:cs="Cambria Math"/>
          <w:lang w:eastAsia="zh-CN"/>
        </w:rPr>
        <w:t>ℼ</w:t>
      </w:r>
      <w:r w:rsidRPr="004D32E4">
        <w:rPr>
          <w:rFonts w:ascii="Arial" w:hAnsi="Arial"/>
          <w:lang w:eastAsia="zh-CN"/>
        </w:rPr>
        <w:t xml:space="preserve"> since the slot duration is 0.5 </w:t>
      </w:r>
      <w:proofErr w:type="spellStart"/>
      <w:r w:rsidRPr="004D32E4">
        <w:rPr>
          <w:rFonts w:ascii="Arial" w:hAnsi="Arial"/>
          <w:lang w:eastAsia="zh-CN"/>
        </w:rPr>
        <w:t>ms</w:t>
      </w:r>
      <w:proofErr w:type="spellEnd"/>
      <w:r w:rsidRPr="004D32E4">
        <w:rPr>
          <w:rFonts w:ascii="Arial" w:hAnsi="Arial"/>
          <w:lang w:eastAsia="zh-CN"/>
        </w:rPr>
        <w:t xml:space="preserve">. Thus, a “slot-level OCC” spreading is foreseen to be a suitable choice. Nonetheless if both “NPUSCH Format 1 with 15 kHz SCS” and “NPUSCH Format 1 with 3.75 kHz SCS” were to be supported, then a “symbol-level OCC” spreading can be </w:t>
      </w:r>
      <w:r>
        <w:rPr>
          <w:rFonts w:ascii="Arial" w:hAnsi="Arial"/>
          <w:lang w:eastAsia="zh-CN"/>
        </w:rPr>
        <w:t>used aiming at adopting a common design.</w:t>
      </w:r>
    </w:p>
    <w:p w14:paraId="4BEA8EFE" w14:textId="77777777" w:rsidR="004D32E4" w:rsidRDefault="004D32E4" w:rsidP="004D32E4">
      <w:pPr>
        <w:pStyle w:val="Observation"/>
        <w:ind w:left="1701" w:hanging="1701"/>
      </w:pPr>
      <w:r w:rsidRPr="004D32E4">
        <w:rPr>
          <w:lang w:eastAsia="zh-CN"/>
        </w:rPr>
        <w:t xml:space="preserve"> </w:t>
      </w:r>
      <w:bookmarkStart w:id="18" w:name="_Toc166105137"/>
      <w:r>
        <w:t xml:space="preserve">For </w:t>
      </w:r>
      <w:r w:rsidRPr="00A95B9D">
        <w:t xml:space="preserve">NPUSCH Format 1 single-tone </w:t>
      </w:r>
      <w:r>
        <w:t>(</w:t>
      </w:r>
      <w:r>
        <w:rPr>
          <w:rFonts w:ascii="Times New Roman" w:eastAsia="Times New Roman" w:hAnsi="Times New Roman"/>
          <w:position w:val="-10"/>
          <w:lang w:eastAsia="en-US"/>
        </w:rPr>
        <w:object w:dxaOrig="430" w:dyaOrig="290" w14:anchorId="621EE22C">
          <v:shape id="_x0000_i1034" type="#_x0000_t75" style="width:21.5pt;height:14.5pt" o:ole="">
            <v:imagedata r:id="rId16" o:title=""/>
          </v:shape>
          <o:OLEObject Type="Embed" ProgID="Equation.3" ShapeID="_x0000_i1034" DrawAspect="Content" ObjectID="_1776888830" r:id="rId26"/>
        </w:object>
      </w:r>
      <w:r>
        <w:t xml:space="preserve">= 1) </w:t>
      </w:r>
      <w:r w:rsidRPr="00A95B9D">
        <w:t>with 15 kHz SCS</w:t>
      </w:r>
      <w:r>
        <w:t>, the RU length spans</w:t>
      </w:r>
      <w:r w:rsidRPr="00E20F50">
        <w:rPr>
          <w:position w:val="-10"/>
        </w:rPr>
        <w:object w:dxaOrig="499" w:dyaOrig="340" w14:anchorId="55D79E8E">
          <v:shape id="_x0000_i1035" type="#_x0000_t75" style="width:25pt;height:17pt" o:ole="">
            <v:imagedata r:id="rId18" o:title=""/>
          </v:shape>
          <o:OLEObject Type="Embed" ProgID="Equation.3" ShapeID="_x0000_i1035" DrawAspect="Content" ObjectID="_1776888831" r:id="rId27"/>
        </w:object>
      </w:r>
      <w:r>
        <w:t>= 16 slots, which results in 8ms given that the slot duration is 0.5ms.</w:t>
      </w:r>
      <w:bookmarkEnd w:id="18"/>
    </w:p>
    <w:p w14:paraId="3B046156" w14:textId="120DEE66" w:rsidR="00E77C1A" w:rsidRDefault="004D32E4" w:rsidP="00E77C1A">
      <w:pPr>
        <w:pStyle w:val="Observation"/>
        <w:ind w:left="1701" w:hanging="1701"/>
      </w:pPr>
      <w:bookmarkStart w:id="19" w:name="_Toc166105138"/>
      <w:r w:rsidRPr="000975C1">
        <w:t xml:space="preserve">In the case of the NPUSCH Format 1 with </w:t>
      </w:r>
      <w:r>
        <w:t>1</w:t>
      </w:r>
      <w:r w:rsidRPr="000975C1">
        <w:t xml:space="preserve">5 kHz SCS, </w:t>
      </w:r>
      <w:r w:rsidR="00E77C1A">
        <w:t xml:space="preserve">even </w:t>
      </w:r>
      <w:r w:rsidRPr="000975C1">
        <w:t xml:space="preserve">if a “slot-level” OCC spreading were applied, the DMRS phase difference </w:t>
      </w:r>
      <w:r w:rsidR="00E77C1A">
        <w:t>is not expected to</w:t>
      </w:r>
      <w:r w:rsidRPr="000975C1">
        <w:t xml:space="preserve"> go beyond </w:t>
      </w:r>
      <w:r w:rsidRPr="000975C1">
        <w:rPr>
          <w:rFonts w:ascii="Cambria Math" w:hAnsi="Cambria Math" w:cs="Cambria Math"/>
        </w:rPr>
        <w:t>ℼ</w:t>
      </w:r>
      <w:r w:rsidRPr="000975C1">
        <w:t xml:space="preserve">/- </w:t>
      </w:r>
      <w:r w:rsidRPr="000975C1">
        <w:rPr>
          <w:rFonts w:ascii="Cambria Math" w:hAnsi="Cambria Math" w:cs="Cambria Math"/>
        </w:rPr>
        <w:t>ℼ</w:t>
      </w:r>
      <w:r w:rsidRPr="000975C1">
        <w:t xml:space="preserve"> since the slot duration is </w:t>
      </w:r>
      <w:r w:rsidR="00E77C1A">
        <w:t>0.5</w:t>
      </w:r>
      <w:r w:rsidRPr="000975C1">
        <w:t xml:space="preserve">ms. Thus, a </w:t>
      </w:r>
      <w:r w:rsidRPr="000975C1">
        <w:rPr>
          <w:rFonts w:cs="Arial"/>
        </w:rPr>
        <w:t>“</w:t>
      </w:r>
      <w:r w:rsidRPr="000975C1">
        <w:t>s</w:t>
      </w:r>
      <w:r w:rsidR="00E77C1A">
        <w:t>lot</w:t>
      </w:r>
      <w:r w:rsidRPr="000975C1">
        <w:t>-level OCC” spreading is foreseen to be a suitable choice</w:t>
      </w:r>
      <w:r>
        <w:t>.</w:t>
      </w:r>
      <w:r w:rsidR="00E77C1A">
        <w:t xml:space="preserve"> Nonetheless, if both 15 kHz and 3.75 kHz SCSs were to be supported, then a “symbol-level” OCC spreading can be adopted to strive for a common design.</w:t>
      </w:r>
      <w:bookmarkEnd w:id="19"/>
    </w:p>
    <w:p w14:paraId="03753E5C" w14:textId="761BBF2A" w:rsidR="00DA38D8" w:rsidRDefault="00E77C1A" w:rsidP="00C7646B">
      <w:pPr>
        <w:jc w:val="both"/>
        <w:rPr>
          <w:rFonts w:ascii="Arial" w:hAnsi="Arial"/>
          <w:lang w:eastAsia="zh-CN"/>
        </w:rPr>
      </w:pPr>
      <w:r>
        <w:rPr>
          <w:rFonts w:ascii="Arial" w:hAnsi="Arial"/>
          <w:lang w:eastAsia="zh-CN"/>
        </w:rPr>
        <w:t xml:space="preserve">Moreover, no DMRS design seems to be needed for applying OCC on NPUSCH Format 1 with 15 kHz SCS since the slot duration is 0.5 </w:t>
      </w:r>
      <w:proofErr w:type="spellStart"/>
      <w:r>
        <w:rPr>
          <w:rFonts w:ascii="Arial" w:hAnsi="Arial"/>
          <w:lang w:eastAsia="zh-CN"/>
        </w:rPr>
        <w:t>ms</w:t>
      </w:r>
      <w:proofErr w:type="spellEnd"/>
      <w:r>
        <w:rPr>
          <w:rFonts w:ascii="Arial" w:hAnsi="Arial"/>
          <w:lang w:eastAsia="zh-CN"/>
        </w:rPr>
        <w:t xml:space="preserve">. The figure below shows the legacy </w:t>
      </w:r>
      <w:r w:rsidRPr="00E77C1A">
        <w:rPr>
          <w:rFonts w:ascii="Arial" w:hAnsi="Arial"/>
          <w:lang w:eastAsia="zh-CN"/>
        </w:rPr>
        <w:t>slot format for NPUSCH Format 1 with 15 kHz SCS</w:t>
      </w:r>
      <w:r>
        <w:rPr>
          <w:rFonts w:ascii="Arial" w:hAnsi="Arial"/>
          <w:lang w:eastAsia="zh-CN"/>
        </w:rPr>
        <w:t xml:space="preserve"> before and after the OCC spreading:</w:t>
      </w:r>
    </w:p>
    <w:p w14:paraId="7718E581" w14:textId="090315A4" w:rsidR="00A0486F" w:rsidRPr="00A0486F" w:rsidRDefault="00A0486F" w:rsidP="00A0486F">
      <w:pPr>
        <w:pStyle w:val="BodyText"/>
        <w:spacing w:before="120"/>
        <w:rPr>
          <w:sz w:val="16"/>
          <w:szCs w:val="16"/>
        </w:rPr>
      </w:pPr>
      <w:r>
        <w:rPr>
          <w:sz w:val="16"/>
          <w:szCs w:val="16"/>
        </w:rPr>
        <w:t xml:space="preserve">The notation on </w:t>
      </w:r>
      <w:r w:rsidRPr="007760B9">
        <w:rPr>
          <w:sz w:val="16"/>
          <w:szCs w:val="16"/>
        </w:rPr>
        <w:t xml:space="preserve">Figure </w:t>
      </w:r>
      <w:r>
        <w:rPr>
          <w:sz w:val="16"/>
          <w:szCs w:val="16"/>
        </w:rPr>
        <w:t>5</w:t>
      </w:r>
      <w:r w:rsidRPr="007760B9">
        <w:rPr>
          <w:sz w:val="16"/>
          <w:szCs w:val="16"/>
        </w:rPr>
        <w:t xml:space="preserve">a and </w:t>
      </w:r>
      <w:r>
        <w:rPr>
          <w:sz w:val="16"/>
          <w:szCs w:val="16"/>
        </w:rPr>
        <w:t>5</w:t>
      </w:r>
      <w:r w:rsidRPr="007760B9">
        <w:rPr>
          <w:sz w:val="16"/>
          <w:szCs w:val="16"/>
        </w:rPr>
        <w:t xml:space="preserve">b is as follows: </w:t>
      </w:r>
      <w:r>
        <w:rPr>
          <w:sz w:val="16"/>
          <w:szCs w:val="16"/>
        </w:rPr>
        <w:t>The “gold</w:t>
      </w:r>
      <w:r w:rsidRPr="007760B9">
        <w:rPr>
          <w:sz w:val="16"/>
          <w:szCs w:val="16"/>
        </w:rPr>
        <w:t xml:space="preserve"> box</w:t>
      </w:r>
      <w:r>
        <w:rPr>
          <w:sz w:val="16"/>
          <w:szCs w:val="16"/>
        </w:rPr>
        <w:t>”</w:t>
      </w:r>
      <w:r w:rsidRPr="007760B9">
        <w:rPr>
          <w:sz w:val="16"/>
          <w:szCs w:val="16"/>
        </w:rPr>
        <w:t xml:space="preserve"> refers to “</w:t>
      </w:r>
      <w:proofErr w:type="spellStart"/>
      <w:r w:rsidRPr="007760B9">
        <w:rPr>
          <w:sz w:val="16"/>
          <w:szCs w:val="16"/>
        </w:rPr>
        <w:t>CP+Data</w:t>
      </w:r>
      <w:proofErr w:type="spellEnd"/>
      <w:r w:rsidRPr="007760B9">
        <w:rPr>
          <w:sz w:val="16"/>
          <w:szCs w:val="16"/>
        </w:rPr>
        <w:t>” symbol,</w:t>
      </w:r>
      <w:r>
        <w:rPr>
          <w:sz w:val="16"/>
          <w:szCs w:val="16"/>
        </w:rPr>
        <w:t xml:space="preserve"> whereas</w:t>
      </w:r>
      <w:r w:rsidRPr="007760B9">
        <w:rPr>
          <w:sz w:val="16"/>
          <w:szCs w:val="16"/>
        </w:rPr>
        <w:t xml:space="preserve"> </w:t>
      </w:r>
      <w:r>
        <w:rPr>
          <w:sz w:val="16"/>
          <w:szCs w:val="16"/>
        </w:rPr>
        <w:t>the “p</w:t>
      </w:r>
      <w:r w:rsidRPr="007760B9">
        <w:rPr>
          <w:sz w:val="16"/>
          <w:szCs w:val="16"/>
        </w:rPr>
        <w:t>attern box</w:t>
      </w:r>
      <w:r>
        <w:rPr>
          <w:sz w:val="16"/>
          <w:szCs w:val="16"/>
        </w:rPr>
        <w:t>” refers to the</w:t>
      </w:r>
      <w:r w:rsidRPr="007760B9">
        <w:rPr>
          <w:sz w:val="16"/>
          <w:szCs w:val="16"/>
        </w:rPr>
        <w:t xml:space="preserve"> </w:t>
      </w:r>
      <w:r>
        <w:rPr>
          <w:sz w:val="16"/>
          <w:szCs w:val="16"/>
        </w:rPr>
        <w:t>“</w:t>
      </w:r>
      <w:r w:rsidRPr="007760B9">
        <w:rPr>
          <w:sz w:val="16"/>
          <w:szCs w:val="16"/>
        </w:rPr>
        <w:t>CP+DMRS</w:t>
      </w:r>
      <w:r>
        <w:rPr>
          <w:sz w:val="16"/>
          <w:szCs w:val="16"/>
        </w:rPr>
        <w:t>”</w:t>
      </w:r>
      <w:r w:rsidRPr="007760B9">
        <w:rPr>
          <w:sz w:val="16"/>
          <w:szCs w:val="16"/>
        </w:rPr>
        <w:t xml:space="preserve"> symbol.</w:t>
      </w:r>
    </w:p>
    <w:p w14:paraId="50507B07" w14:textId="4F066968" w:rsidR="00E77C1A" w:rsidRDefault="008F6A29" w:rsidP="00E77C1A">
      <w:pPr>
        <w:pStyle w:val="BodyText"/>
        <w:spacing w:before="120"/>
      </w:pPr>
      <w:r>
        <w:rPr>
          <w:noProof/>
        </w:rPr>
        <w:drawing>
          <wp:inline distT="0" distB="0" distL="0" distR="0" wp14:anchorId="07345165" wp14:editId="12ED3186">
            <wp:extent cx="3096000" cy="183067"/>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96000" cy="183067"/>
                    </a:xfrm>
                    <a:prstGeom prst="rect">
                      <a:avLst/>
                    </a:prstGeom>
                    <a:noFill/>
                  </pic:spPr>
                </pic:pic>
              </a:graphicData>
            </a:graphic>
          </wp:inline>
        </w:drawing>
      </w:r>
    </w:p>
    <w:p w14:paraId="3A8CA5A4" w14:textId="1D49D05F" w:rsidR="00E77C1A" w:rsidRDefault="00E77C1A" w:rsidP="00E77C1A">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5</w:t>
      </w:r>
      <w:r>
        <w:rPr>
          <w:rFonts w:ascii="Times New Roman" w:hAnsi="Times New Roman"/>
          <w:sz w:val="16"/>
          <w:szCs w:val="16"/>
        </w:rPr>
        <w:t>a</w:t>
      </w:r>
      <w:r w:rsidRPr="00187100">
        <w:rPr>
          <w:rFonts w:ascii="Times New Roman" w:hAnsi="Times New Roman"/>
          <w:sz w:val="16"/>
          <w:szCs w:val="16"/>
        </w:rPr>
        <w:t xml:space="preserve">: </w:t>
      </w:r>
      <w:r>
        <w:rPr>
          <w:rFonts w:ascii="Times New Roman" w:hAnsi="Times New Roman"/>
          <w:sz w:val="16"/>
          <w:szCs w:val="16"/>
        </w:rPr>
        <w:t xml:space="preserve">Example of legacy DMRS distributions using </w:t>
      </w:r>
      <w:r w:rsidRPr="00E77C1A">
        <w:rPr>
          <w:rFonts w:ascii="Times New Roman" w:hAnsi="Times New Roman"/>
          <w:sz w:val="16"/>
          <w:szCs w:val="16"/>
        </w:rPr>
        <w:t>the legacy slot format for NPUSCH Format 1 with 15 kHz SCS</w:t>
      </w:r>
      <w:r>
        <w:rPr>
          <w:rFonts w:ascii="Times New Roman" w:hAnsi="Times New Roman"/>
          <w:sz w:val="16"/>
          <w:szCs w:val="16"/>
        </w:rPr>
        <w:t xml:space="preserve"> </w:t>
      </w:r>
      <w:r w:rsidRPr="002D0FA3">
        <w:rPr>
          <w:rFonts w:ascii="Times New Roman" w:hAnsi="Times New Roman"/>
          <w:sz w:val="16"/>
          <w:szCs w:val="16"/>
        </w:rPr>
        <w:t>before the OCC spreading</w:t>
      </w:r>
      <w:r>
        <w:rPr>
          <w:rFonts w:ascii="Times New Roman" w:hAnsi="Times New Roman"/>
          <w:sz w:val="16"/>
          <w:szCs w:val="16"/>
        </w:rPr>
        <w:t>.</w:t>
      </w:r>
    </w:p>
    <w:p w14:paraId="11F06FAE" w14:textId="77777777" w:rsidR="006D4904" w:rsidRPr="00187100" w:rsidRDefault="006D4904" w:rsidP="00E77C1A">
      <w:pPr>
        <w:pStyle w:val="BodyText"/>
        <w:jc w:val="center"/>
        <w:rPr>
          <w:rFonts w:ascii="Times New Roman" w:hAnsi="Times New Roman"/>
          <w:sz w:val="16"/>
          <w:szCs w:val="16"/>
        </w:rPr>
      </w:pPr>
    </w:p>
    <w:p w14:paraId="40BB6636" w14:textId="6FFE1EA6" w:rsidR="00E77C1A" w:rsidRDefault="008F6A29" w:rsidP="00E77C1A">
      <w:pPr>
        <w:pStyle w:val="BodyText"/>
        <w:rPr>
          <w:rFonts w:ascii="Times New Roman" w:hAnsi="Times New Roman"/>
          <w:sz w:val="16"/>
          <w:szCs w:val="16"/>
        </w:rPr>
      </w:pPr>
      <w:r>
        <w:rPr>
          <w:rFonts w:ascii="Times New Roman" w:hAnsi="Times New Roman"/>
          <w:noProof/>
          <w:sz w:val="16"/>
          <w:szCs w:val="16"/>
        </w:rPr>
        <w:drawing>
          <wp:inline distT="0" distB="0" distL="0" distR="0" wp14:anchorId="0BCD6372" wp14:editId="7E18EC0F">
            <wp:extent cx="6120000" cy="184825"/>
            <wp:effectExtent l="0" t="0" r="0" b="571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000" cy="184825"/>
                    </a:xfrm>
                    <a:prstGeom prst="rect">
                      <a:avLst/>
                    </a:prstGeom>
                    <a:noFill/>
                  </pic:spPr>
                </pic:pic>
              </a:graphicData>
            </a:graphic>
          </wp:inline>
        </w:drawing>
      </w:r>
    </w:p>
    <w:p w14:paraId="704CF317" w14:textId="23FF1BCC" w:rsidR="00E77C1A" w:rsidRDefault="00E77C1A" w:rsidP="00E77C1A">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5</w:t>
      </w:r>
      <w:r>
        <w:rPr>
          <w:rFonts w:ascii="Times New Roman" w:hAnsi="Times New Roman"/>
          <w:sz w:val="16"/>
          <w:szCs w:val="16"/>
        </w:rPr>
        <w:t>b</w:t>
      </w:r>
      <w:r w:rsidRPr="00187100">
        <w:rPr>
          <w:rFonts w:ascii="Times New Roman" w:hAnsi="Times New Roman"/>
          <w:sz w:val="16"/>
          <w:szCs w:val="16"/>
        </w:rPr>
        <w:t xml:space="preserve">: </w:t>
      </w:r>
      <w:r>
        <w:rPr>
          <w:rFonts w:ascii="Times New Roman" w:hAnsi="Times New Roman"/>
          <w:sz w:val="16"/>
          <w:szCs w:val="16"/>
        </w:rPr>
        <w:t xml:space="preserve">Example of legacy DMRS distributions using </w:t>
      </w:r>
      <w:r w:rsidRPr="00E77C1A">
        <w:rPr>
          <w:rFonts w:ascii="Times New Roman" w:hAnsi="Times New Roman"/>
          <w:sz w:val="16"/>
          <w:szCs w:val="16"/>
        </w:rPr>
        <w:t>the legacy slot format for NPUSCH Format 1 with 15 kHz SCS</w:t>
      </w:r>
      <w:r>
        <w:rPr>
          <w:rFonts w:ascii="Times New Roman" w:hAnsi="Times New Roman"/>
          <w:sz w:val="16"/>
          <w:szCs w:val="16"/>
        </w:rPr>
        <w:t xml:space="preserve"> after</w:t>
      </w:r>
      <w:r w:rsidRPr="002D0FA3">
        <w:rPr>
          <w:rFonts w:ascii="Times New Roman" w:hAnsi="Times New Roman"/>
          <w:sz w:val="16"/>
          <w:szCs w:val="16"/>
        </w:rPr>
        <w:t xml:space="preserve"> the OCC spreading</w:t>
      </w:r>
      <w:r>
        <w:rPr>
          <w:rFonts w:ascii="Times New Roman" w:hAnsi="Times New Roman"/>
          <w:sz w:val="16"/>
          <w:szCs w:val="16"/>
        </w:rPr>
        <w:t>.</w:t>
      </w:r>
    </w:p>
    <w:p w14:paraId="26211B28" w14:textId="77777777" w:rsidR="006D4904" w:rsidRDefault="006D4904" w:rsidP="00E77C1A">
      <w:pPr>
        <w:pStyle w:val="BodyText"/>
        <w:jc w:val="center"/>
        <w:rPr>
          <w:rFonts w:ascii="Times New Roman" w:hAnsi="Times New Roman"/>
          <w:sz w:val="16"/>
          <w:szCs w:val="16"/>
        </w:rPr>
      </w:pPr>
    </w:p>
    <w:p w14:paraId="071FF5D8" w14:textId="685AF29A" w:rsidR="00E77C1A" w:rsidRDefault="00E77C1A" w:rsidP="00C7646B">
      <w:pPr>
        <w:jc w:val="both"/>
        <w:rPr>
          <w:rFonts w:ascii="Arial" w:hAnsi="Arial"/>
          <w:lang w:eastAsia="zh-CN"/>
        </w:rPr>
      </w:pPr>
      <w:r>
        <w:rPr>
          <w:rFonts w:ascii="Arial" w:hAnsi="Arial"/>
          <w:lang w:eastAsia="zh-CN"/>
        </w:rPr>
        <w:lastRenderedPageBreak/>
        <w:t xml:space="preserve">From the figure above we can see that after the OCC spreading, the distance between adjacent DMRSs </w:t>
      </w:r>
      <w:r w:rsidRPr="008F6A29">
        <w:rPr>
          <w:rFonts w:ascii="Arial" w:hAnsi="Arial"/>
          <w:lang w:eastAsia="zh-CN"/>
        </w:rPr>
        <w:t>is</w:t>
      </w:r>
      <w:r w:rsidR="008F6A29" w:rsidRPr="008F6A29">
        <w:rPr>
          <w:rFonts w:ascii="Arial" w:hAnsi="Arial"/>
          <w:lang w:eastAsia="zh-CN"/>
        </w:rPr>
        <w:t xml:space="preserve"> 12</w:t>
      </w:r>
      <w:r w:rsidRPr="008F6A29">
        <w:rPr>
          <w:rFonts w:ascii="Arial" w:hAnsi="Arial"/>
          <w:lang w:eastAsia="zh-CN"/>
        </w:rPr>
        <w:t xml:space="preserve"> </w:t>
      </w:r>
      <w:r>
        <w:rPr>
          <w:rFonts w:ascii="Arial" w:hAnsi="Arial"/>
          <w:lang w:eastAsia="zh-CN"/>
        </w:rPr>
        <w:t>symbols</w:t>
      </w:r>
      <w:r w:rsidR="008F6A29">
        <w:rPr>
          <w:rFonts w:ascii="Arial" w:hAnsi="Arial"/>
          <w:lang w:eastAsia="zh-CN"/>
        </w:rPr>
        <w:t xml:space="preserve"> which is </w:t>
      </w:r>
      <w:r w:rsidR="008F6A29">
        <w:rPr>
          <w:rFonts w:ascii="Arial" w:hAnsi="Arial" w:cs="Arial"/>
          <w:lang w:eastAsia="zh-CN"/>
        </w:rPr>
        <w:t xml:space="preserve">~ </w:t>
      </w:r>
      <w:r w:rsidR="008F6A29">
        <w:rPr>
          <w:rFonts w:ascii="Arial" w:hAnsi="Arial"/>
          <w:lang w:eastAsia="zh-CN"/>
        </w:rPr>
        <w:t xml:space="preserve">0.85 </w:t>
      </w:r>
      <w:proofErr w:type="spellStart"/>
      <w:r w:rsidR="008F6A29">
        <w:rPr>
          <w:rFonts w:ascii="Arial" w:hAnsi="Arial"/>
          <w:lang w:eastAsia="zh-CN"/>
        </w:rPr>
        <w:t>ms</w:t>
      </w:r>
      <w:proofErr w:type="spellEnd"/>
      <w:r>
        <w:rPr>
          <w:rFonts w:ascii="Arial" w:hAnsi="Arial"/>
          <w:lang w:eastAsia="zh-CN"/>
        </w:rPr>
        <w:t>.</w:t>
      </w:r>
    </w:p>
    <w:p w14:paraId="5EAA2D1E" w14:textId="793046FA" w:rsidR="00E77C1A" w:rsidRPr="00852037" w:rsidRDefault="00692F1B" w:rsidP="00E77C1A">
      <w:pPr>
        <w:pStyle w:val="Proposal"/>
      </w:pPr>
      <w:bookmarkStart w:id="20" w:name="_Toc166105159"/>
      <w:r w:rsidRPr="00852037">
        <w:rPr>
          <w:lang w:eastAsia="ja-JP"/>
        </w:rPr>
        <w:t>On</w:t>
      </w:r>
      <w:r w:rsidR="00E77C1A" w:rsidRPr="00852037">
        <w:rPr>
          <w:lang w:eastAsia="ja-JP"/>
        </w:rPr>
        <w:t xml:space="preserve"> the study o</w:t>
      </w:r>
      <w:r w:rsidRPr="00852037">
        <w:rPr>
          <w:lang w:eastAsia="ja-JP"/>
        </w:rPr>
        <w:t>f</w:t>
      </w:r>
      <w:r w:rsidR="00E77C1A" w:rsidRPr="00852037">
        <w:rPr>
          <w:lang w:eastAsia="ja-JP"/>
        </w:rPr>
        <w:t xml:space="preserve"> support</w:t>
      </w:r>
      <w:r w:rsidRPr="00852037">
        <w:rPr>
          <w:lang w:eastAsia="ja-JP"/>
        </w:rPr>
        <w:t>ing</w:t>
      </w:r>
      <w:r w:rsidR="00E77C1A" w:rsidRPr="00852037">
        <w:rPr>
          <w:lang w:eastAsia="ja-JP"/>
        </w:rPr>
        <w:t xml:space="preserve"> OCC for NPUSCH format 1 </w:t>
      </w:r>
      <w:r w:rsidR="00E77C1A" w:rsidRPr="00852037">
        <w:t xml:space="preserve">single-tone with </w:t>
      </w:r>
      <w:r w:rsidRPr="00852037">
        <w:t>1</w:t>
      </w:r>
      <w:r w:rsidR="00E77C1A" w:rsidRPr="00852037">
        <w:t>5 kHz SCS</w:t>
      </w:r>
      <w:r w:rsidRPr="00852037">
        <w:t>, the following is adopted</w:t>
      </w:r>
      <w:r w:rsidR="00E77C1A" w:rsidRPr="00852037">
        <w:t>:</w:t>
      </w:r>
      <w:bookmarkEnd w:id="20"/>
    </w:p>
    <w:p w14:paraId="7B6BEFD7" w14:textId="15B49F09" w:rsidR="00692F1B" w:rsidRPr="00852037" w:rsidRDefault="00692F1B" w:rsidP="00692F1B">
      <w:pPr>
        <w:pStyle w:val="Proposal"/>
        <w:numPr>
          <w:ilvl w:val="0"/>
          <w:numId w:val="37"/>
        </w:numPr>
      </w:pPr>
      <w:bookmarkStart w:id="21" w:name="_Toc166105160"/>
      <w:r w:rsidRPr="00852037">
        <w:t xml:space="preserve">If only </w:t>
      </w:r>
      <w:r w:rsidRPr="00852037">
        <w:rPr>
          <w:lang w:eastAsia="ja-JP"/>
        </w:rPr>
        <w:t xml:space="preserve">NPUSCH format 1 </w:t>
      </w:r>
      <w:r w:rsidRPr="00852037">
        <w:t xml:space="preserve">single-tone with 15 kHz SCS is supported, then </w:t>
      </w:r>
      <w:r w:rsidR="00E77C1A" w:rsidRPr="00852037">
        <w:t>OCC spreads across “s</w:t>
      </w:r>
      <w:r w:rsidRPr="00852037">
        <w:t>lot</w:t>
      </w:r>
      <w:r w:rsidR="00E77C1A" w:rsidRPr="00852037">
        <w:t>-level”</w:t>
      </w:r>
      <w:r w:rsidRPr="00852037">
        <w:t>. However, if both 3.75 kHz SCS and 15 kHz SCS</w:t>
      </w:r>
      <w:r w:rsidRPr="00852037">
        <w:rPr>
          <w:lang w:eastAsia="ja-JP"/>
        </w:rPr>
        <w:t xml:space="preserve"> are supported for NPUSCH format 1 </w:t>
      </w:r>
      <w:r w:rsidRPr="00852037">
        <w:t>single-tone, then RAN1 aims for a common design and OCC spreads across “symbol-level” for both SCSs.</w:t>
      </w:r>
      <w:bookmarkEnd w:id="21"/>
    </w:p>
    <w:p w14:paraId="0D6AD0B0" w14:textId="57AD74E7" w:rsidR="00E77C1A" w:rsidRPr="00852037" w:rsidRDefault="00692F1B" w:rsidP="00692F1B">
      <w:pPr>
        <w:pStyle w:val="Proposal"/>
        <w:numPr>
          <w:ilvl w:val="0"/>
          <w:numId w:val="37"/>
        </w:numPr>
      </w:pPr>
      <w:bookmarkStart w:id="22" w:name="_Toc166105161"/>
      <w:r w:rsidRPr="00852037">
        <w:t>Legacy DMRS</w:t>
      </w:r>
      <w:r w:rsidR="00E77C1A" w:rsidRPr="00852037">
        <w:t xml:space="preserve"> </w:t>
      </w:r>
      <w:r w:rsidR="00852037" w:rsidRPr="00852037">
        <w:t>is reused. That is, slot format for NPUSCH Format 1 with 15 kHz SCS is reused without modifications.</w:t>
      </w:r>
      <w:bookmarkEnd w:id="22"/>
    </w:p>
    <w:p w14:paraId="1C1BC02A" w14:textId="159E34D9" w:rsidR="00FB0335" w:rsidRPr="00A719B5" w:rsidRDefault="004D06A7" w:rsidP="004D06A7">
      <w:pPr>
        <w:pStyle w:val="Heading2"/>
        <w:ind w:left="0" w:firstLine="0"/>
      </w:pPr>
      <w:r>
        <w:t>2.3</w:t>
      </w:r>
      <w:r>
        <w:tab/>
      </w:r>
      <w:r w:rsidR="00FB0335">
        <w:t>NPUSCH Format 1 multi-tone with 15 kHz SCS</w:t>
      </w:r>
    </w:p>
    <w:p w14:paraId="4EB0E2D1" w14:textId="77777777" w:rsidR="007966F8" w:rsidRDefault="00FB0335" w:rsidP="00FB0335">
      <w:pPr>
        <w:pStyle w:val="BodyText"/>
        <w:rPr>
          <w:rFonts w:ascii="Times New Roman" w:hAnsi="Times New Roman"/>
        </w:rPr>
      </w:pPr>
      <w:r>
        <w:rPr>
          <w:rFonts w:ascii="Times New Roman" w:hAnsi="Times New Roman"/>
        </w:rPr>
        <w:t xml:space="preserve">In the case of </w:t>
      </w:r>
      <w:bookmarkStart w:id="23" w:name="_Hlk156572369"/>
      <w:r>
        <w:rPr>
          <w:rFonts w:ascii="Times New Roman" w:hAnsi="Times New Roman"/>
        </w:rPr>
        <w:t xml:space="preserve">NPUSCH Format 1 with 15 kHz SCS for multi-tone the slot duration is 0.5 </w:t>
      </w:r>
      <w:proofErr w:type="spellStart"/>
      <w:r>
        <w:rPr>
          <w:rFonts w:ascii="Times New Roman" w:hAnsi="Times New Roman"/>
        </w:rPr>
        <w:t>ms</w:t>
      </w:r>
      <w:proofErr w:type="spellEnd"/>
      <w:r>
        <w:rPr>
          <w:rFonts w:ascii="Times New Roman" w:hAnsi="Times New Roman"/>
        </w:rPr>
        <w:t xml:space="preserve">, the possible allocations are 3-subcarriers, 6-subcarriers, and 12-subcarriers which have associated RUs equal to 4 </w:t>
      </w:r>
      <w:proofErr w:type="spellStart"/>
      <w:r>
        <w:rPr>
          <w:rFonts w:ascii="Times New Roman" w:hAnsi="Times New Roman"/>
        </w:rPr>
        <w:t>ms</w:t>
      </w:r>
      <w:proofErr w:type="spellEnd"/>
      <w:r>
        <w:rPr>
          <w:rFonts w:ascii="Times New Roman" w:hAnsi="Times New Roman"/>
        </w:rPr>
        <w:t xml:space="preserve">, 2 </w:t>
      </w:r>
      <w:proofErr w:type="spellStart"/>
      <w:r>
        <w:rPr>
          <w:rFonts w:ascii="Times New Roman" w:hAnsi="Times New Roman"/>
        </w:rPr>
        <w:t>ms</w:t>
      </w:r>
      <w:proofErr w:type="spellEnd"/>
      <w:r>
        <w:rPr>
          <w:rFonts w:ascii="Times New Roman" w:hAnsi="Times New Roman"/>
        </w:rPr>
        <w:t xml:space="preserve">, and 1 </w:t>
      </w:r>
      <w:proofErr w:type="spellStart"/>
      <w:r>
        <w:rPr>
          <w:rFonts w:ascii="Times New Roman" w:hAnsi="Times New Roman"/>
        </w:rPr>
        <w:t>ms</w:t>
      </w:r>
      <w:proofErr w:type="spellEnd"/>
      <w:r>
        <w:rPr>
          <w:rFonts w:ascii="Times New Roman" w:hAnsi="Times New Roman"/>
        </w:rPr>
        <w:t xml:space="preserve"> respectively</w:t>
      </w:r>
      <w:bookmarkEnd w:id="23"/>
      <w:r>
        <w:rPr>
          <w:rFonts w:ascii="Times New Roman" w:hAnsi="Times New Roman"/>
        </w:rPr>
        <w:t xml:space="preserve">. For the multi-tone case, </w:t>
      </w:r>
      <w:r w:rsidRPr="00284C11">
        <w:rPr>
          <w:rFonts w:ascii="Times New Roman" w:hAnsi="Times New Roman"/>
        </w:rPr>
        <w:t>Table 10.1.2.3-1</w:t>
      </w:r>
      <w:r>
        <w:rPr>
          <w:rFonts w:ascii="Times New Roman" w:hAnsi="Times New Roman"/>
        </w:rPr>
        <w:t xml:space="preserve"> defines </w:t>
      </w:r>
      <w:r>
        <w:rPr>
          <w:rFonts w:ascii="Times New Roman" w:eastAsia="Times New Roman" w:hAnsi="Times New Roman"/>
          <w:position w:val="-10"/>
          <w:lang w:eastAsia="en-US"/>
        </w:rPr>
        <w:object w:dxaOrig="430" w:dyaOrig="290" w14:anchorId="5CF9E3C0">
          <v:shape id="_x0000_i1036" type="#_x0000_t75" style="width:21.5pt;height:14.5pt" o:ole="">
            <v:imagedata r:id="rId16" o:title=""/>
          </v:shape>
          <o:OLEObject Type="Embed" ProgID="Equation.3" ShapeID="_x0000_i1036" DrawAspect="Content" ObjectID="_1776888832" r:id="rId30"/>
        </w:object>
      </w:r>
      <w:r>
        <w:rPr>
          <w:rFonts w:ascii="Times New Roman" w:hAnsi="Times New Roman"/>
        </w:rPr>
        <w:t>= 3, 6, and 12, along with</w:t>
      </w:r>
      <w:r w:rsidRPr="00E20F50">
        <w:rPr>
          <w:position w:val="-10"/>
        </w:rPr>
        <w:object w:dxaOrig="499" w:dyaOrig="340" w14:anchorId="79A32C9D">
          <v:shape id="_x0000_i1037" type="#_x0000_t75" style="width:25pt;height:17pt" o:ole="">
            <v:imagedata r:id="rId18" o:title=""/>
          </v:shape>
          <o:OLEObject Type="Embed" ProgID="Equation.3" ShapeID="_x0000_i1037" DrawAspect="Content" ObjectID="_1776888833" r:id="rId31"/>
        </w:object>
      </w:r>
      <w:r>
        <w:t xml:space="preserve"> </w:t>
      </w:r>
      <w:r>
        <w:rPr>
          <w:rFonts w:ascii="Times New Roman" w:hAnsi="Times New Roman"/>
        </w:rPr>
        <w:t xml:space="preserve">= 8, 4, and 2 respectively. </w:t>
      </w:r>
    </w:p>
    <w:p w14:paraId="30F34950" w14:textId="77777777" w:rsidR="007966F8" w:rsidRDefault="007966F8" w:rsidP="00FB0335">
      <w:pPr>
        <w:pStyle w:val="BodyText"/>
        <w:rPr>
          <w:rFonts w:ascii="Times New Roman" w:hAnsi="Times New Roman"/>
        </w:rPr>
      </w:pPr>
      <w:r>
        <w:rPr>
          <w:rFonts w:ascii="Times New Roman" w:hAnsi="Times New Roman"/>
        </w:rPr>
        <w:t>On the potential support of OCC for NPUSCH with multi-tone, we have the following observations:</w:t>
      </w:r>
    </w:p>
    <w:p w14:paraId="3A2EBE54" w14:textId="1AA14998" w:rsidR="007966F8" w:rsidRPr="007966F8" w:rsidRDefault="007966F8" w:rsidP="00FB0335">
      <w:pPr>
        <w:pStyle w:val="Observation"/>
        <w:ind w:left="1701" w:hanging="1701"/>
      </w:pPr>
      <w:bookmarkStart w:id="24" w:name="_Toc166105139"/>
      <w:r>
        <w:t xml:space="preserve">For </w:t>
      </w:r>
      <w:r w:rsidRPr="00CE5BAC">
        <w:t xml:space="preserve">NPUSCH Format 1 with 15 kHz SCS for multi-tone, the possible allocations are 3-subcarriers, 6-subcarriers, and 12-subcarriers </w:t>
      </w:r>
      <w:r>
        <w:t>with</w:t>
      </w:r>
      <w:r w:rsidRPr="00CE5BAC">
        <w:t xml:space="preserve"> RUs equal to 4ms, 2ms, and 1ms respectively</w:t>
      </w:r>
      <w:r>
        <w:t xml:space="preserve">. Thus, for multi-tone three </w:t>
      </w:r>
      <w:r w:rsidRPr="00CE5BAC">
        <w:t>different</w:t>
      </w:r>
      <w:r>
        <w:t xml:space="preserve"> pairs of</w:t>
      </w:r>
      <w:r w:rsidRPr="00CE5BAC">
        <w:t xml:space="preserve"> </w:t>
      </w:r>
      <w:r>
        <w:rPr>
          <w:rFonts w:ascii="Times New Roman" w:eastAsia="Times New Roman" w:hAnsi="Times New Roman"/>
          <w:position w:val="-10"/>
          <w:lang w:eastAsia="en-US"/>
        </w:rPr>
        <w:object w:dxaOrig="430" w:dyaOrig="290" w14:anchorId="44CD7173">
          <v:shape id="_x0000_i1038" type="#_x0000_t75" style="width:21.5pt;height:14.5pt" o:ole="">
            <v:imagedata r:id="rId16" o:title=""/>
          </v:shape>
          <o:OLEObject Type="Embed" ProgID="Equation.3" ShapeID="_x0000_i1038" DrawAspect="Content" ObjectID="_1776888834" r:id="rId32"/>
        </w:object>
      </w:r>
      <w:r>
        <w:t xml:space="preserve">and </w:t>
      </w:r>
      <w:r w:rsidRPr="00E20F50">
        <w:rPr>
          <w:position w:val="-10"/>
        </w:rPr>
        <w:object w:dxaOrig="499" w:dyaOrig="340" w14:anchorId="188631FB">
          <v:shape id="_x0000_i1039" type="#_x0000_t75" style="width:25pt;height:17pt" o:ole="">
            <v:imagedata r:id="rId18" o:title=""/>
          </v:shape>
          <o:OLEObject Type="Embed" ProgID="Equation.3" ShapeID="_x0000_i1039" DrawAspect="Content" ObjectID="_1776888835" r:id="rId33"/>
        </w:object>
      </w:r>
      <w:r w:rsidRPr="00CE5BAC">
        <w:t>need to be considered</w:t>
      </w:r>
      <w:r>
        <w:t>.</w:t>
      </w:r>
      <w:bookmarkEnd w:id="24"/>
    </w:p>
    <w:p w14:paraId="64D42ACE" w14:textId="16D495F4" w:rsidR="007966F8" w:rsidRDefault="00FB0335" w:rsidP="007966F8">
      <w:pPr>
        <w:pStyle w:val="Observation"/>
        <w:ind w:left="1701" w:hanging="1701"/>
      </w:pPr>
      <w:bookmarkStart w:id="25" w:name="_Toc166105140"/>
      <w:r>
        <w:t>In</w:t>
      </w:r>
      <w:r w:rsidR="00852037">
        <w:t xml:space="preserve"> our understanding, the motivation behind applying OCC to NPUSCH transmissions relies on exploiting the possibility of adding at least one more simultaneous transmission on top of a transmission that unavoidably requires utilizing time-frequency resources </w:t>
      </w:r>
      <w:r w:rsidR="007966F8">
        <w:t xml:space="preserve">during a long-time (e.g., single-tone where the one RU is 32 </w:t>
      </w:r>
      <w:proofErr w:type="spellStart"/>
      <w:r w:rsidR="007966F8">
        <w:t>ms</w:t>
      </w:r>
      <w:proofErr w:type="spellEnd"/>
      <w:r w:rsidR="007966F8">
        <w:t>) because the UE is in low SNR conditions. Thus, multi-tone transmissions, which are typically assigned to high SNR UEs do not seem to be in line with the motivation behind introducing OCC for NPUSCH.</w:t>
      </w:r>
      <w:bookmarkEnd w:id="25"/>
    </w:p>
    <w:p w14:paraId="2E7C1A2F" w14:textId="52B9BF05" w:rsidR="007966F8" w:rsidRDefault="007966F8" w:rsidP="007966F8">
      <w:pPr>
        <w:pStyle w:val="Observation"/>
        <w:ind w:left="1701" w:hanging="1701"/>
      </w:pPr>
      <w:bookmarkStart w:id="26" w:name="_Toc166105141"/>
      <w:r>
        <w:t xml:space="preserve">In view that the potential support of OCC for NPUSCH Format 1 requires down-selecting or supporting both 3.75 kHz SCS and 15 kHz, and that yet at least for 3.75 kHz the DMRS </w:t>
      </w:r>
      <w:r w:rsidR="006909C7">
        <w:t xml:space="preserve">design </w:t>
      </w:r>
      <w:r>
        <w:t>for OCC needs to be discussed, RAN1 should prioritize single-tone over multi-tone</w:t>
      </w:r>
      <w:r w:rsidR="006909C7">
        <w:t>.</w:t>
      </w:r>
      <w:bookmarkEnd w:id="26"/>
    </w:p>
    <w:p w14:paraId="7D7C07C9" w14:textId="443EE4C1" w:rsidR="007966F8" w:rsidRDefault="007966F8" w:rsidP="00FB0335">
      <w:pPr>
        <w:pStyle w:val="Proposal"/>
      </w:pPr>
      <w:bookmarkStart w:id="27" w:name="_Toc166105162"/>
      <w:r>
        <w:t>RAN1 prioritizes the potential</w:t>
      </w:r>
      <w:r w:rsidR="00FB0335">
        <w:t xml:space="preserve"> support </w:t>
      </w:r>
      <w:r>
        <w:t xml:space="preserve">of </w:t>
      </w:r>
      <w:r w:rsidR="00FB0335">
        <w:t xml:space="preserve">OCC for </w:t>
      </w:r>
      <w:r w:rsidR="00FB0335" w:rsidRPr="00CE5BAC">
        <w:t>NPUSCH Format 1</w:t>
      </w:r>
      <w:r w:rsidR="006909C7">
        <w:t xml:space="preserve"> for </w:t>
      </w:r>
      <w:proofErr w:type="gramStart"/>
      <w:r w:rsidR="006909C7">
        <w:t>single-tone</w:t>
      </w:r>
      <w:proofErr w:type="gramEnd"/>
      <w:r w:rsidR="006909C7">
        <w:t xml:space="preserve"> as to focus on deciding whether 3.75 kHz and/or 15 kHz will be supported and DMRS design aspects. OCC for NPUSCH Format 1 for multi-tone is not supported in Rel-19.</w:t>
      </w:r>
      <w:bookmarkEnd w:id="27"/>
    </w:p>
    <w:p w14:paraId="56EA0D04" w14:textId="4D7EB47E" w:rsidR="008474A5" w:rsidRDefault="00BB6101" w:rsidP="00BB6101">
      <w:pPr>
        <w:pStyle w:val="Heading1"/>
      </w:pPr>
      <w:r>
        <w:t>3</w:t>
      </w:r>
      <w:r>
        <w:tab/>
      </w:r>
      <w:r w:rsidR="00110887">
        <w:t>OCC for NPRACH</w:t>
      </w:r>
    </w:p>
    <w:p w14:paraId="42943894" w14:textId="675D416D" w:rsidR="00A4457B" w:rsidRDefault="00714705" w:rsidP="00E4701D">
      <w:pPr>
        <w:jc w:val="both"/>
      </w:pPr>
      <w:r>
        <w:t>In NB-IoT, NPRACH preambles use a single-tone transmission with 3.75 kHz SCS and frequency hopping. NB-IoT supports two NPRACH formats (Format 0 using a CP of 66.7 us, and Format 1 using a CP of 266.67 us), and the basic NPRACH repetition unit consist of four symbol groups</w:t>
      </w:r>
      <w:r w:rsidR="0015183F">
        <w:t>.</w:t>
      </w:r>
    </w:p>
    <w:p w14:paraId="3C3EB6F3" w14:textId="4B86F791" w:rsidR="001D4BDB" w:rsidRDefault="001D4BDB" w:rsidP="001D4BDB">
      <w:pPr>
        <w:jc w:val="center"/>
        <w:rPr>
          <w:sz w:val="16"/>
          <w:szCs w:val="16"/>
        </w:rPr>
      </w:pPr>
      <w:r w:rsidRPr="22413D69">
        <w:rPr>
          <w:sz w:val="16"/>
          <w:szCs w:val="16"/>
        </w:rPr>
        <w:t>T</w:t>
      </w:r>
      <w:r>
        <w:rPr>
          <w:sz w:val="16"/>
          <w:szCs w:val="16"/>
        </w:rPr>
        <w:t xml:space="preserve">able </w:t>
      </w:r>
      <w:r w:rsidR="004E3FC2">
        <w:rPr>
          <w:sz w:val="16"/>
          <w:szCs w:val="16"/>
        </w:rPr>
        <w:t>1</w:t>
      </w:r>
      <w:r>
        <w:rPr>
          <w:sz w:val="16"/>
          <w:szCs w:val="16"/>
        </w:rPr>
        <w:t>: Deterministic Frequency Hopping patterns for an NPRACH repetition unit</w:t>
      </w:r>
    </w:p>
    <w:tbl>
      <w:tblPr>
        <w:tblStyle w:val="TableGrid"/>
        <w:tblW w:w="0" w:type="auto"/>
        <w:tblLook w:val="04A0" w:firstRow="1" w:lastRow="0" w:firstColumn="1" w:lastColumn="0" w:noHBand="0" w:noVBand="1"/>
      </w:tblPr>
      <w:tblGrid>
        <w:gridCol w:w="2219"/>
        <w:gridCol w:w="2481"/>
        <w:gridCol w:w="2467"/>
        <w:gridCol w:w="2462"/>
      </w:tblGrid>
      <w:tr w:rsidR="001D4BDB" w:rsidRPr="001D4BDB" w14:paraId="2D6FA80F" w14:textId="77777777" w:rsidTr="003C087E">
        <w:tc>
          <w:tcPr>
            <w:tcW w:w="0" w:type="auto"/>
          </w:tcPr>
          <w:p w14:paraId="4CFD6556"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used by the 1</w:t>
            </w:r>
            <w:r w:rsidRPr="001D4BDB">
              <w:rPr>
                <w:rFonts w:eastAsia="MS Mincho"/>
                <w:spacing w:val="2"/>
                <w:sz w:val="16"/>
                <w:szCs w:val="16"/>
                <w:vertAlign w:val="superscript"/>
              </w:rPr>
              <w:t>st</w:t>
            </w:r>
            <w:r w:rsidRPr="001D4BDB">
              <w:rPr>
                <w:rFonts w:eastAsia="MS Mincho"/>
                <w:spacing w:val="2"/>
                <w:sz w:val="16"/>
                <w:szCs w:val="16"/>
              </w:rPr>
              <w:t xml:space="preserve"> symbol group</w:t>
            </w:r>
          </w:p>
        </w:tc>
        <w:tc>
          <w:tcPr>
            <w:tcW w:w="0" w:type="auto"/>
          </w:tcPr>
          <w:p w14:paraId="3025850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2</w:t>
            </w:r>
            <w:r w:rsidRPr="001D4BDB">
              <w:rPr>
                <w:rFonts w:eastAsia="MS Mincho"/>
                <w:spacing w:val="2"/>
                <w:sz w:val="16"/>
                <w:szCs w:val="16"/>
                <w:vertAlign w:val="superscript"/>
              </w:rPr>
              <w:t>nd</w:t>
            </w:r>
            <w:r w:rsidRPr="001D4BDB">
              <w:rPr>
                <w:rFonts w:eastAsia="MS Mincho"/>
                <w:spacing w:val="2"/>
                <w:sz w:val="16"/>
                <w:szCs w:val="16"/>
              </w:rPr>
              <w:t xml:space="preserve"> symbol group</w:t>
            </w:r>
          </w:p>
        </w:tc>
        <w:tc>
          <w:tcPr>
            <w:tcW w:w="0" w:type="auto"/>
          </w:tcPr>
          <w:p w14:paraId="2A6C85BB"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3</w:t>
            </w:r>
            <w:r w:rsidRPr="001D4BDB">
              <w:rPr>
                <w:rFonts w:eastAsia="MS Mincho"/>
                <w:spacing w:val="2"/>
                <w:sz w:val="16"/>
                <w:szCs w:val="16"/>
                <w:vertAlign w:val="superscript"/>
              </w:rPr>
              <w:t>rd</w:t>
            </w:r>
            <w:r w:rsidRPr="001D4BDB">
              <w:rPr>
                <w:rFonts w:eastAsia="MS Mincho"/>
                <w:spacing w:val="2"/>
                <w:sz w:val="16"/>
                <w:szCs w:val="16"/>
              </w:rPr>
              <w:t xml:space="preserve"> symbol group</w:t>
            </w:r>
          </w:p>
        </w:tc>
        <w:tc>
          <w:tcPr>
            <w:tcW w:w="0" w:type="auto"/>
          </w:tcPr>
          <w:p w14:paraId="20530EE8" w14:textId="353815AB"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4</w:t>
            </w:r>
            <w:r w:rsidRPr="001D4BDB">
              <w:rPr>
                <w:rFonts w:eastAsia="MS Mincho"/>
                <w:spacing w:val="2"/>
                <w:sz w:val="16"/>
                <w:szCs w:val="16"/>
                <w:vertAlign w:val="superscript"/>
              </w:rPr>
              <w:t>th</w:t>
            </w:r>
            <w:r w:rsidRPr="001D4BDB">
              <w:rPr>
                <w:rFonts w:eastAsia="MS Mincho"/>
                <w:spacing w:val="2"/>
                <w:sz w:val="16"/>
                <w:szCs w:val="16"/>
              </w:rPr>
              <w:t xml:space="preserve"> symbol group</w:t>
            </w:r>
          </w:p>
        </w:tc>
      </w:tr>
      <w:tr w:rsidR="001D4BDB" w:rsidRPr="001D4BDB" w14:paraId="39CE65C5" w14:textId="77777777" w:rsidTr="003C087E">
        <w:tc>
          <w:tcPr>
            <w:tcW w:w="0" w:type="auto"/>
          </w:tcPr>
          <w:p w14:paraId="2F8F0FC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0, 2, 4</w:t>
            </w:r>
          </w:p>
        </w:tc>
        <w:tc>
          <w:tcPr>
            <w:tcW w:w="0" w:type="auto"/>
          </w:tcPr>
          <w:p w14:paraId="1E5C43D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4A2878F"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A376298" w14:textId="3AB7048A"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022B75F0" w14:textId="77777777" w:rsidTr="003C087E">
        <w:tc>
          <w:tcPr>
            <w:tcW w:w="0" w:type="auto"/>
          </w:tcPr>
          <w:p w14:paraId="3E22F67B"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1, 3, 5</w:t>
            </w:r>
          </w:p>
        </w:tc>
        <w:tc>
          <w:tcPr>
            <w:tcW w:w="0" w:type="auto"/>
          </w:tcPr>
          <w:p w14:paraId="5E56A43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3CE6185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62416779" w14:textId="337C23CF"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8D1B766" w14:textId="77777777" w:rsidTr="003C087E">
        <w:tc>
          <w:tcPr>
            <w:tcW w:w="0" w:type="auto"/>
          </w:tcPr>
          <w:p w14:paraId="585817A8"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6, 8, 10</w:t>
            </w:r>
          </w:p>
        </w:tc>
        <w:tc>
          <w:tcPr>
            <w:tcW w:w="0" w:type="auto"/>
          </w:tcPr>
          <w:p w14:paraId="46906CF6"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2DB0FD8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9FBB813" w14:textId="14EFF572"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9158A83" w14:textId="77777777" w:rsidTr="003C087E">
        <w:tc>
          <w:tcPr>
            <w:tcW w:w="0" w:type="auto"/>
          </w:tcPr>
          <w:p w14:paraId="30759FB1"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7, 9, 11</w:t>
            </w:r>
          </w:p>
        </w:tc>
        <w:tc>
          <w:tcPr>
            <w:tcW w:w="0" w:type="auto"/>
          </w:tcPr>
          <w:p w14:paraId="2B7C28C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534840D"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5ABABDF0" w14:textId="22EB28DC"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bl>
    <w:p w14:paraId="5A6F93C3" w14:textId="4CB3E22F" w:rsidR="001D4BDB" w:rsidRDefault="001D4BDB" w:rsidP="001D4BDB">
      <w:pPr>
        <w:jc w:val="both"/>
        <w:rPr>
          <w:rFonts w:eastAsia="MS Mincho"/>
          <w:spacing w:val="2"/>
        </w:rPr>
      </w:pPr>
    </w:p>
    <w:p w14:paraId="0B1150D1" w14:textId="77777777" w:rsidR="00291046" w:rsidRDefault="00291046" w:rsidP="00291046">
      <w:pPr>
        <w:pStyle w:val="Observation"/>
        <w:ind w:left="1701" w:hanging="1701"/>
      </w:pPr>
      <w:bookmarkStart w:id="28" w:name="_Toc166105142"/>
      <w:r w:rsidRPr="00D70F7B">
        <w:lastRenderedPageBreak/>
        <w:t>NPRACH preambles use a single-tone transmission with 3.75 kHz SCS and frequency hopping. Format 0 us</w:t>
      </w:r>
      <w:r>
        <w:t>es</w:t>
      </w:r>
      <w:r w:rsidRPr="00D70F7B">
        <w:t xml:space="preserve"> a CP of 66.7 us, and Format 1 us</w:t>
      </w:r>
      <w:r>
        <w:t>es</w:t>
      </w:r>
      <w:r w:rsidRPr="00D70F7B">
        <w:t xml:space="preserve"> a CP of 266.67 us), and the basic NPRACH repetition unit consist of four symbol groups</w:t>
      </w:r>
      <w:r>
        <w:t>.</w:t>
      </w:r>
      <w:bookmarkEnd w:id="28"/>
    </w:p>
    <w:p w14:paraId="42289D3E" w14:textId="315625EB" w:rsidR="002D4EC6" w:rsidRDefault="00742FE5" w:rsidP="001D4BDB">
      <w:pPr>
        <w:jc w:val="both"/>
        <w:rPr>
          <w:rFonts w:eastAsia="MS Mincho"/>
          <w:spacing w:val="2"/>
        </w:rPr>
      </w:pPr>
      <w:r>
        <w:rPr>
          <w:rFonts w:eastAsia="MS Mincho"/>
          <w:spacing w:val="2"/>
        </w:rPr>
        <w:t xml:space="preserve">Based on the legacy frequency hopping shown in Table 1, below we illustrate the legacy co-existence of two Preamble Repetition Units. The </w:t>
      </w:r>
      <w:r w:rsidR="002D4EC6">
        <w:rPr>
          <w:rFonts w:eastAsia="MS Mincho"/>
          <w:spacing w:val="2"/>
        </w:rPr>
        <w:t>legacy frequency hopping applies as follows:</w:t>
      </w:r>
    </w:p>
    <w:p w14:paraId="0E92B8DC" w14:textId="3FF73119" w:rsidR="00742FE5" w:rsidRDefault="002D4EC6" w:rsidP="002D4EC6">
      <w:pPr>
        <w:pStyle w:val="ListParagraph"/>
        <w:numPr>
          <w:ilvl w:val="0"/>
          <w:numId w:val="42"/>
        </w:numPr>
        <w:jc w:val="both"/>
        <w:rPr>
          <w:rFonts w:ascii="Times New Roman" w:eastAsia="MS Mincho" w:hAnsi="Times New Roman"/>
          <w:spacing w:val="2"/>
          <w:sz w:val="20"/>
          <w:szCs w:val="20"/>
          <w:lang w:val="en-GB" w:eastAsia="ja-JP"/>
        </w:rPr>
      </w:pPr>
      <w:r>
        <w:rPr>
          <w:rFonts w:ascii="Times New Roman" w:eastAsia="MS Mincho" w:hAnsi="Times New Roman"/>
          <w:spacing w:val="2"/>
          <w:sz w:val="20"/>
          <w:szCs w:val="20"/>
          <w:lang w:val="en-GB" w:eastAsia="ja-JP"/>
        </w:rPr>
        <w:t>The f</w:t>
      </w:r>
      <w:r w:rsidR="00742FE5" w:rsidRPr="002D4EC6">
        <w:rPr>
          <w:rFonts w:ascii="Times New Roman" w:eastAsia="MS Mincho" w:hAnsi="Times New Roman"/>
          <w:spacing w:val="2"/>
          <w:sz w:val="20"/>
          <w:szCs w:val="20"/>
          <w:lang w:val="en-GB" w:eastAsia="ja-JP"/>
        </w:rPr>
        <w:t xml:space="preserve">irst Preamble Repetition Unit </w:t>
      </w:r>
      <w:r>
        <w:rPr>
          <w:rFonts w:ascii="Times New Roman" w:eastAsia="MS Mincho" w:hAnsi="Times New Roman"/>
          <w:spacing w:val="2"/>
          <w:sz w:val="20"/>
          <w:szCs w:val="20"/>
          <w:lang w:val="en-GB" w:eastAsia="ja-JP"/>
        </w:rPr>
        <w:t xml:space="preserve">(See trellis pattern in Table 2) </w:t>
      </w:r>
      <w:r w:rsidR="00742FE5" w:rsidRPr="002D4EC6">
        <w:rPr>
          <w:rFonts w:ascii="Times New Roman" w:eastAsia="MS Mincho" w:hAnsi="Times New Roman"/>
          <w:spacing w:val="2"/>
          <w:sz w:val="20"/>
          <w:szCs w:val="20"/>
          <w:lang w:val="en-GB" w:eastAsia="ja-JP"/>
        </w:rPr>
        <w:t xml:space="preserve">starts from subcarrier 0, then </w:t>
      </w:r>
      <w:r>
        <w:rPr>
          <w:rFonts w:ascii="Times New Roman" w:eastAsia="MS Mincho" w:hAnsi="Times New Roman"/>
          <w:spacing w:val="2"/>
          <w:sz w:val="20"/>
          <w:szCs w:val="20"/>
          <w:lang w:val="en-GB" w:eastAsia="ja-JP"/>
        </w:rPr>
        <w:t xml:space="preserve">it </w:t>
      </w:r>
      <w:r w:rsidR="00742FE5" w:rsidRPr="002D4EC6">
        <w:rPr>
          <w:rFonts w:ascii="Times New Roman" w:eastAsia="MS Mincho" w:hAnsi="Times New Roman"/>
          <w:spacing w:val="2"/>
          <w:sz w:val="20"/>
          <w:szCs w:val="20"/>
          <w:lang w:val="en-GB" w:eastAsia="ja-JP"/>
        </w:rPr>
        <w:t xml:space="preserve">hops one tone down to subcarrier 1, afterwards it hops six tones down to subcarrier </w:t>
      </w:r>
      <w:r>
        <w:rPr>
          <w:rFonts w:ascii="Times New Roman" w:eastAsia="MS Mincho" w:hAnsi="Times New Roman"/>
          <w:spacing w:val="2"/>
          <w:sz w:val="20"/>
          <w:szCs w:val="20"/>
          <w:lang w:val="en-GB" w:eastAsia="ja-JP"/>
        </w:rPr>
        <w:t>7</w:t>
      </w:r>
      <w:r w:rsidRPr="002D4EC6">
        <w:rPr>
          <w:rFonts w:ascii="Times New Roman" w:eastAsia="MS Mincho" w:hAnsi="Times New Roman"/>
          <w:spacing w:val="2"/>
          <w:sz w:val="20"/>
          <w:szCs w:val="20"/>
          <w:lang w:val="en-GB" w:eastAsia="ja-JP"/>
        </w:rPr>
        <w:t>, fina</w:t>
      </w:r>
      <w:r>
        <w:rPr>
          <w:rFonts w:ascii="Times New Roman" w:eastAsia="MS Mincho" w:hAnsi="Times New Roman"/>
          <w:spacing w:val="2"/>
          <w:sz w:val="20"/>
          <w:szCs w:val="20"/>
          <w:lang w:val="en-GB" w:eastAsia="ja-JP"/>
        </w:rPr>
        <w:t xml:space="preserve">lly it hops one tone up to subcarrier 6. </w:t>
      </w:r>
    </w:p>
    <w:p w14:paraId="546698A9" w14:textId="77777777" w:rsidR="002D4EC6" w:rsidRDefault="002D4EC6" w:rsidP="002D4EC6">
      <w:pPr>
        <w:pStyle w:val="ListParagraph"/>
        <w:jc w:val="both"/>
        <w:rPr>
          <w:rFonts w:ascii="Times New Roman" w:eastAsia="MS Mincho" w:hAnsi="Times New Roman"/>
          <w:spacing w:val="2"/>
          <w:sz w:val="20"/>
          <w:szCs w:val="20"/>
          <w:lang w:val="en-GB" w:eastAsia="ja-JP"/>
        </w:rPr>
      </w:pPr>
    </w:p>
    <w:p w14:paraId="0C818AD1" w14:textId="71A94377" w:rsidR="002D4EC6" w:rsidRDefault="002D4EC6" w:rsidP="002D4EC6">
      <w:pPr>
        <w:pStyle w:val="ListParagraph"/>
        <w:numPr>
          <w:ilvl w:val="0"/>
          <w:numId w:val="42"/>
        </w:numPr>
        <w:jc w:val="both"/>
        <w:rPr>
          <w:rFonts w:ascii="Times New Roman" w:eastAsia="MS Mincho" w:hAnsi="Times New Roman"/>
          <w:spacing w:val="2"/>
          <w:sz w:val="20"/>
          <w:szCs w:val="20"/>
          <w:lang w:val="en-GB" w:eastAsia="ja-JP"/>
        </w:rPr>
      </w:pPr>
      <w:r>
        <w:rPr>
          <w:rFonts w:ascii="Times New Roman" w:eastAsia="MS Mincho" w:hAnsi="Times New Roman"/>
          <w:spacing w:val="2"/>
          <w:sz w:val="20"/>
          <w:szCs w:val="20"/>
          <w:lang w:val="en-GB" w:eastAsia="ja-JP"/>
        </w:rPr>
        <w:t>The second</w:t>
      </w:r>
      <w:r w:rsidRPr="002D4EC6">
        <w:rPr>
          <w:rFonts w:ascii="Times New Roman" w:eastAsia="MS Mincho" w:hAnsi="Times New Roman"/>
          <w:spacing w:val="2"/>
          <w:sz w:val="20"/>
          <w:szCs w:val="20"/>
          <w:lang w:val="en-GB" w:eastAsia="ja-JP"/>
        </w:rPr>
        <w:t xml:space="preserve"> Preamble Repetition Unit </w:t>
      </w:r>
      <w:r>
        <w:rPr>
          <w:rFonts w:ascii="Times New Roman" w:eastAsia="MS Mincho" w:hAnsi="Times New Roman"/>
          <w:spacing w:val="2"/>
          <w:sz w:val="20"/>
          <w:szCs w:val="20"/>
          <w:lang w:val="en-GB" w:eastAsia="ja-JP"/>
        </w:rPr>
        <w:t xml:space="preserve">(See horizontal-lines pattern in Table 2) </w:t>
      </w:r>
      <w:r w:rsidRPr="002D4EC6">
        <w:rPr>
          <w:rFonts w:ascii="Times New Roman" w:eastAsia="MS Mincho" w:hAnsi="Times New Roman"/>
          <w:spacing w:val="2"/>
          <w:sz w:val="20"/>
          <w:szCs w:val="20"/>
          <w:lang w:val="en-GB" w:eastAsia="ja-JP"/>
        </w:rPr>
        <w:t xml:space="preserve">starts from subcarrier </w:t>
      </w:r>
      <w:r>
        <w:rPr>
          <w:rFonts w:ascii="Times New Roman" w:eastAsia="MS Mincho" w:hAnsi="Times New Roman"/>
          <w:spacing w:val="2"/>
          <w:sz w:val="20"/>
          <w:szCs w:val="20"/>
          <w:lang w:val="en-GB" w:eastAsia="ja-JP"/>
        </w:rPr>
        <w:t>1</w:t>
      </w:r>
      <w:r w:rsidRPr="002D4EC6">
        <w:rPr>
          <w:rFonts w:ascii="Times New Roman" w:eastAsia="MS Mincho" w:hAnsi="Times New Roman"/>
          <w:spacing w:val="2"/>
          <w:sz w:val="20"/>
          <w:szCs w:val="20"/>
          <w:lang w:val="en-GB" w:eastAsia="ja-JP"/>
        </w:rPr>
        <w:t xml:space="preserve">, then </w:t>
      </w:r>
      <w:r>
        <w:rPr>
          <w:rFonts w:ascii="Times New Roman" w:eastAsia="MS Mincho" w:hAnsi="Times New Roman"/>
          <w:spacing w:val="2"/>
          <w:sz w:val="20"/>
          <w:szCs w:val="20"/>
          <w:lang w:val="en-GB" w:eastAsia="ja-JP"/>
        </w:rPr>
        <w:t xml:space="preserve">it </w:t>
      </w:r>
      <w:r w:rsidRPr="002D4EC6">
        <w:rPr>
          <w:rFonts w:ascii="Times New Roman" w:eastAsia="MS Mincho" w:hAnsi="Times New Roman"/>
          <w:spacing w:val="2"/>
          <w:sz w:val="20"/>
          <w:szCs w:val="20"/>
          <w:lang w:val="en-GB" w:eastAsia="ja-JP"/>
        </w:rPr>
        <w:t xml:space="preserve">hops one tone </w:t>
      </w:r>
      <w:r>
        <w:rPr>
          <w:rFonts w:ascii="Times New Roman" w:eastAsia="MS Mincho" w:hAnsi="Times New Roman"/>
          <w:spacing w:val="2"/>
          <w:sz w:val="20"/>
          <w:szCs w:val="20"/>
          <w:lang w:val="en-GB" w:eastAsia="ja-JP"/>
        </w:rPr>
        <w:t>up</w:t>
      </w:r>
      <w:r w:rsidRPr="002D4EC6">
        <w:rPr>
          <w:rFonts w:ascii="Times New Roman" w:eastAsia="MS Mincho" w:hAnsi="Times New Roman"/>
          <w:spacing w:val="2"/>
          <w:sz w:val="20"/>
          <w:szCs w:val="20"/>
          <w:lang w:val="en-GB" w:eastAsia="ja-JP"/>
        </w:rPr>
        <w:t xml:space="preserve"> to subcarrier 1, afterwards it hops six tones down to subcarrier </w:t>
      </w:r>
      <w:r>
        <w:rPr>
          <w:rFonts w:ascii="Times New Roman" w:eastAsia="MS Mincho" w:hAnsi="Times New Roman"/>
          <w:spacing w:val="2"/>
          <w:sz w:val="20"/>
          <w:szCs w:val="20"/>
          <w:lang w:val="en-GB" w:eastAsia="ja-JP"/>
        </w:rPr>
        <w:t>6</w:t>
      </w:r>
      <w:r w:rsidRPr="002D4EC6">
        <w:rPr>
          <w:rFonts w:ascii="Times New Roman" w:eastAsia="MS Mincho" w:hAnsi="Times New Roman"/>
          <w:spacing w:val="2"/>
          <w:sz w:val="20"/>
          <w:szCs w:val="20"/>
          <w:lang w:val="en-GB" w:eastAsia="ja-JP"/>
        </w:rPr>
        <w:t>, fina</w:t>
      </w:r>
      <w:r>
        <w:rPr>
          <w:rFonts w:ascii="Times New Roman" w:eastAsia="MS Mincho" w:hAnsi="Times New Roman"/>
          <w:spacing w:val="2"/>
          <w:sz w:val="20"/>
          <w:szCs w:val="20"/>
          <w:lang w:val="en-GB" w:eastAsia="ja-JP"/>
        </w:rPr>
        <w:t>lly it hops one tone up to subcarrier 5.</w:t>
      </w:r>
    </w:p>
    <w:p w14:paraId="2DA1522C" w14:textId="71F609FD" w:rsidR="00570D81" w:rsidRDefault="00570D81" w:rsidP="00570D81">
      <w:pPr>
        <w:jc w:val="center"/>
        <w:rPr>
          <w:sz w:val="16"/>
          <w:szCs w:val="16"/>
        </w:rPr>
      </w:pPr>
      <w:r w:rsidRPr="22413D69">
        <w:rPr>
          <w:sz w:val="16"/>
          <w:szCs w:val="16"/>
        </w:rPr>
        <w:t>T</w:t>
      </w:r>
      <w:r>
        <w:rPr>
          <w:sz w:val="16"/>
          <w:szCs w:val="16"/>
        </w:rPr>
        <w:t>able 2: L</w:t>
      </w:r>
      <w:r w:rsidRPr="00570D81">
        <w:rPr>
          <w:sz w:val="16"/>
          <w:szCs w:val="16"/>
        </w:rPr>
        <w:t>egacy co-existence of two Preamble Repetition Units</w:t>
      </w:r>
    </w:p>
    <w:tbl>
      <w:tblPr>
        <w:tblStyle w:val="TableGrid"/>
        <w:tblW w:w="5000" w:type="pct"/>
        <w:tblLook w:val="04A0" w:firstRow="1" w:lastRow="0" w:firstColumn="1" w:lastColumn="0" w:noHBand="0" w:noVBand="1"/>
      </w:tblPr>
      <w:tblGrid>
        <w:gridCol w:w="3672"/>
        <w:gridCol w:w="1488"/>
        <w:gridCol w:w="1489"/>
        <w:gridCol w:w="1489"/>
        <w:gridCol w:w="1491"/>
      </w:tblGrid>
      <w:tr w:rsidR="00742FE5" w:rsidRPr="004A3361" w14:paraId="4D7EB599" w14:textId="77777777" w:rsidTr="00570D81">
        <w:tc>
          <w:tcPr>
            <w:tcW w:w="1907" w:type="pct"/>
          </w:tcPr>
          <w:p w14:paraId="01ECFCB2" w14:textId="77777777" w:rsidR="00742FE5" w:rsidRPr="004A3361" w:rsidRDefault="00742FE5" w:rsidP="00D7441E">
            <w:pPr>
              <w:jc w:val="center"/>
              <w:rPr>
                <w:sz w:val="16"/>
                <w:szCs w:val="16"/>
              </w:rPr>
            </w:pPr>
            <w:r w:rsidRPr="004A3361">
              <w:rPr>
                <w:sz w:val="16"/>
                <w:szCs w:val="16"/>
              </w:rPr>
              <w:t>NPRACH Preamble</w:t>
            </w:r>
          </w:p>
        </w:tc>
        <w:tc>
          <w:tcPr>
            <w:tcW w:w="3093" w:type="pct"/>
            <w:gridSpan w:val="4"/>
          </w:tcPr>
          <w:p w14:paraId="7BA6EA7D" w14:textId="77777777" w:rsidR="00742FE5" w:rsidRPr="004A3361" w:rsidRDefault="00742FE5" w:rsidP="00D7441E">
            <w:pPr>
              <w:jc w:val="center"/>
              <w:rPr>
                <w:sz w:val="16"/>
                <w:szCs w:val="16"/>
              </w:rPr>
            </w:pPr>
            <w:r w:rsidRPr="004A3361">
              <w:rPr>
                <w:sz w:val="16"/>
                <w:szCs w:val="16"/>
              </w:rPr>
              <w:t xml:space="preserve">Tone Index </w:t>
            </w:r>
            <w:r w:rsidRPr="004A3361">
              <w:rPr>
                <w:i/>
                <w:iCs/>
                <w:sz w:val="16"/>
                <w:szCs w:val="16"/>
              </w:rPr>
              <w:t>k(l)</w:t>
            </w:r>
            <w:r w:rsidRPr="004A3361">
              <w:rPr>
                <w:sz w:val="16"/>
                <w:szCs w:val="16"/>
              </w:rPr>
              <w:t xml:space="preserve"> for symbol group </w:t>
            </w:r>
            <w:r w:rsidRPr="004A3361">
              <w:rPr>
                <w:i/>
                <w:iCs/>
                <w:sz w:val="16"/>
                <w:szCs w:val="16"/>
              </w:rPr>
              <w:t>l</w:t>
            </w:r>
          </w:p>
        </w:tc>
      </w:tr>
      <w:tr w:rsidR="00742FE5" w:rsidRPr="004A3361" w14:paraId="7F304B3B" w14:textId="77777777" w:rsidTr="00570D81">
        <w:trPr>
          <w:trHeight w:val="469"/>
        </w:trPr>
        <w:tc>
          <w:tcPr>
            <w:tcW w:w="1907" w:type="pct"/>
          </w:tcPr>
          <w:p w14:paraId="110986A0" w14:textId="77777777" w:rsidR="00742FE5" w:rsidRPr="004A3361" w:rsidRDefault="00742FE5" w:rsidP="00D7441E">
            <w:pPr>
              <w:jc w:val="both"/>
              <w:rPr>
                <w:sz w:val="16"/>
                <w:szCs w:val="16"/>
              </w:rPr>
            </w:pPr>
            <w:r w:rsidRPr="004A3361">
              <w:rPr>
                <w:sz w:val="16"/>
                <w:szCs w:val="16"/>
              </w:rPr>
              <w:t>0</w:t>
            </w:r>
          </w:p>
        </w:tc>
        <w:tc>
          <w:tcPr>
            <w:tcW w:w="773" w:type="pct"/>
            <w:tcBorders>
              <w:bottom w:val="single" w:sz="4" w:space="0" w:color="auto"/>
            </w:tcBorders>
            <w:shd w:val="thinDiagCross" w:color="auto" w:fill="auto"/>
          </w:tcPr>
          <w:p w14:paraId="357E6C03" w14:textId="77777777" w:rsidR="00742FE5" w:rsidRPr="004A3361" w:rsidRDefault="00742FE5" w:rsidP="00D7441E">
            <w:pPr>
              <w:jc w:val="both"/>
              <w:rPr>
                <w:sz w:val="16"/>
                <w:szCs w:val="16"/>
              </w:rPr>
            </w:pPr>
            <w:r w:rsidRPr="004A3361">
              <w:rPr>
                <w:sz w:val="16"/>
                <w:szCs w:val="16"/>
              </w:rPr>
              <w:t>0</w:t>
            </w:r>
          </w:p>
        </w:tc>
        <w:tc>
          <w:tcPr>
            <w:tcW w:w="773" w:type="pct"/>
            <w:tcBorders>
              <w:bottom w:val="single" w:sz="4" w:space="0" w:color="auto"/>
            </w:tcBorders>
            <w:shd w:val="thinHorzStripe" w:color="auto" w:fill="auto"/>
          </w:tcPr>
          <w:p w14:paraId="4E02784B" w14:textId="77777777" w:rsidR="00742FE5" w:rsidRPr="004A3361" w:rsidRDefault="00742FE5" w:rsidP="00D7441E">
            <w:pPr>
              <w:jc w:val="both"/>
              <w:rPr>
                <w:sz w:val="16"/>
                <w:szCs w:val="16"/>
              </w:rPr>
            </w:pPr>
            <w:r w:rsidRPr="004A3361">
              <w:rPr>
                <w:sz w:val="16"/>
                <w:szCs w:val="16"/>
              </w:rPr>
              <w:t>1</w:t>
            </w:r>
          </w:p>
        </w:tc>
        <w:tc>
          <w:tcPr>
            <w:tcW w:w="773" w:type="pct"/>
          </w:tcPr>
          <w:p w14:paraId="4FCDC0D8" w14:textId="77777777" w:rsidR="00742FE5" w:rsidRPr="004A3361" w:rsidRDefault="00742FE5" w:rsidP="00D7441E">
            <w:pPr>
              <w:jc w:val="both"/>
              <w:rPr>
                <w:sz w:val="16"/>
                <w:szCs w:val="16"/>
              </w:rPr>
            </w:pPr>
            <w:r w:rsidRPr="004A3361">
              <w:rPr>
                <w:sz w:val="16"/>
                <w:szCs w:val="16"/>
              </w:rPr>
              <w:t>7</w:t>
            </w:r>
          </w:p>
        </w:tc>
        <w:tc>
          <w:tcPr>
            <w:tcW w:w="773" w:type="pct"/>
          </w:tcPr>
          <w:p w14:paraId="236BF204" w14:textId="77777777" w:rsidR="00742FE5" w:rsidRPr="004A3361" w:rsidRDefault="00742FE5" w:rsidP="00D7441E">
            <w:pPr>
              <w:jc w:val="both"/>
              <w:rPr>
                <w:sz w:val="16"/>
                <w:szCs w:val="16"/>
              </w:rPr>
            </w:pPr>
            <w:r w:rsidRPr="004A3361">
              <w:rPr>
                <w:sz w:val="16"/>
                <w:szCs w:val="16"/>
              </w:rPr>
              <w:t>6</w:t>
            </w:r>
          </w:p>
        </w:tc>
      </w:tr>
      <w:tr w:rsidR="00742FE5" w:rsidRPr="004A3361" w14:paraId="4AB456FE" w14:textId="77777777" w:rsidTr="00570D81">
        <w:trPr>
          <w:trHeight w:val="512"/>
        </w:trPr>
        <w:tc>
          <w:tcPr>
            <w:tcW w:w="1907" w:type="pct"/>
          </w:tcPr>
          <w:p w14:paraId="7AC31715" w14:textId="77777777" w:rsidR="00742FE5" w:rsidRPr="004A3361" w:rsidRDefault="00742FE5" w:rsidP="00D7441E">
            <w:pPr>
              <w:jc w:val="both"/>
              <w:rPr>
                <w:sz w:val="16"/>
                <w:szCs w:val="16"/>
              </w:rPr>
            </w:pPr>
            <w:r w:rsidRPr="004A3361">
              <w:rPr>
                <w:sz w:val="16"/>
                <w:szCs w:val="16"/>
              </w:rPr>
              <w:t>1</w:t>
            </w:r>
          </w:p>
        </w:tc>
        <w:tc>
          <w:tcPr>
            <w:tcW w:w="773" w:type="pct"/>
            <w:shd w:val="thinHorzStripe" w:color="auto" w:fill="auto"/>
          </w:tcPr>
          <w:p w14:paraId="29597C30" w14:textId="77777777" w:rsidR="00742FE5" w:rsidRPr="004A3361" w:rsidRDefault="00742FE5" w:rsidP="00D7441E">
            <w:pPr>
              <w:jc w:val="both"/>
              <w:rPr>
                <w:sz w:val="16"/>
                <w:szCs w:val="16"/>
              </w:rPr>
            </w:pPr>
            <w:r w:rsidRPr="004A3361">
              <w:rPr>
                <w:sz w:val="16"/>
                <w:szCs w:val="16"/>
              </w:rPr>
              <w:t>1</w:t>
            </w:r>
          </w:p>
        </w:tc>
        <w:tc>
          <w:tcPr>
            <w:tcW w:w="773" w:type="pct"/>
            <w:shd w:val="thinDiagCross" w:color="auto" w:fill="auto"/>
          </w:tcPr>
          <w:p w14:paraId="68FE0524" w14:textId="77777777" w:rsidR="00742FE5" w:rsidRPr="004A3361" w:rsidRDefault="00742FE5" w:rsidP="00D7441E">
            <w:pPr>
              <w:jc w:val="both"/>
              <w:rPr>
                <w:sz w:val="16"/>
                <w:szCs w:val="16"/>
              </w:rPr>
            </w:pPr>
            <w:r w:rsidRPr="004A3361">
              <w:rPr>
                <w:sz w:val="16"/>
                <w:szCs w:val="16"/>
              </w:rPr>
              <w:t>0</w:t>
            </w:r>
          </w:p>
        </w:tc>
        <w:tc>
          <w:tcPr>
            <w:tcW w:w="773" w:type="pct"/>
          </w:tcPr>
          <w:p w14:paraId="74182FC2" w14:textId="77777777" w:rsidR="00742FE5" w:rsidRPr="004A3361" w:rsidRDefault="00742FE5" w:rsidP="00D7441E">
            <w:pPr>
              <w:jc w:val="both"/>
              <w:rPr>
                <w:sz w:val="16"/>
                <w:szCs w:val="16"/>
              </w:rPr>
            </w:pPr>
            <w:r w:rsidRPr="004A3361">
              <w:rPr>
                <w:sz w:val="16"/>
                <w:szCs w:val="16"/>
              </w:rPr>
              <w:t>6</w:t>
            </w:r>
          </w:p>
        </w:tc>
        <w:tc>
          <w:tcPr>
            <w:tcW w:w="773" w:type="pct"/>
          </w:tcPr>
          <w:p w14:paraId="5EED2514" w14:textId="77777777" w:rsidR="00742FE5" w:rsidRPr="004A3361" w:rsidRDefault="00742FE5" w:rsidP="00D7441E">
            <w:pPr>
              <w:jc w:val="both"/>
              <w:rPr>
                <w:sz w:val="16"/>
                <w:szCs w:val="16"/>
              </w:rPr>
            </w:pPr>
            <w:r w:rsidRPr="004A3361">
              <w:rPr>
                <w:sz w:val="16"/>
                <w:szCs w:val="16"/>
              </w:rPr>
              <w:t>7</w:t>
            </w:r>
          </w:p>
        </w:tc>
      </w:tr>
      <w:tr w:rsidR="00742FE5" w:rsidRPr="004A3361" w14:paraId="2B558BA3" w14:textId="77777777" w:rsidTr="00570D81">
        <w:tc>
          <w:tcPr>
            <w:tcW w:w="1907" w:type="pct"/>
          </w:tcPr>
          <w:p w14:paraId="037A293E" w14:textId="77777777" w:rsidR="00742FE5" w:rsidRPr="004A3361" w:rsidRDefault="00742FE5" w:rsidP="00D7441E">
            <w:pPr>
              <w:jc w:val="both"/>
              <w:rPr>
                <w:sz w:val="16"/>
                <w:szCs w:val="16"/>
              </w:rPr>
            </w:pPr>
            <w:r w:rsidRPr="004A3361">
              <w:rPr>
                <w:sz w:val="16"/>
                <w:szCs w:val="16"/>
              </w:rPr>
              <w:t>2</w:t>
            </w:r>
          </w:p>
        </w:tc>
        <w:tc>
          <w:tcPr>
            <w:tcW w:w="773" w:type="pct"/>
          </w:tcPr>
          <w:p w14:paraId="008CD045" w14:textId="77777777" w:rsidR="00742FE5" w:rsidRPr="004A3361" w:rsidRDefault="00742FE5" w:rsidP="00D7441E">
            <w:pPr>
              <w:jc w:val="both"/>
              <w:rPr>
                <w:sz w:val="16"/>
                <w:szCs w:val="16"/>
              </w:rPr>
            </w:pPr>
            <w:r w:rsidRPr="004A3361">
              <w:rPr>
                <w:sz w:val="16"/>
                <w:szCs w:val="16"/>
              </w:rPr>
              <w:t>2</w:t>
            </w:r>
          </w:p>
        </w:tc>
        <w:tc>
          <w:tcPr>
            <w:tcW w:w="773" w:type="pct"/>
          </w:tcPr>
          <w:p w14:paraId="351EA901" w14:textId="77777777" w:rsidR="00742FE5" w:rsidRPr="004A3361" w:rsidRDefault="00742FE5" w:rsidP="00D7441E">
            <w:pPr>
              <w:jc w:val="both"/>
              <w:rPr>
                <w:sz w:val="16"/>
                <w:szCs w:val="16"/>
              </w:rPr>
            </w:pPr>
            <w:r w:rsidRPr="004A3361">
              <w:rPr>
                <w:sz w:val="16"/>
                <w:szCs w:val="16"/>
              </w:rPr>
              <w:t>3</w:t>
            </w:r>
          </w:p>
        </w:tc>
        <w:tc>
          <w:tcPr>
            <w:tcW w:w="773" w:type="pct"/>
          </w:tcPr>
          <w:p w14:paraId="74465F35" w14:textId="77777777" w:rsidR="00742FE5" w:rsidRPr="004A3361" w:rsidRDefault="00742FE5" w:rsidP="00D7441E">
            <w:pPr>
              <w:jc w:val="both"/>
              <w:rPr>
                <w:sz w:val="16"/>
                <w:szCs w:val="16"/>
              </w:rPr>
            </w:pPr>
            <w:r w:rsidRPr="004A3361">
              <w:rPr>
                <w:sz w:val="16"/>
                <w:szCs w:val="16"/>
              </w:rPr>
              <w:t>9</w:t>
            </w:r>
          </w:p>
        </w:tc>
        <w:tc>
          <w:tcPr>
            <w:tcW w:w="773" w:type="pct"/>
          </w:tcPr>
          <w:p w14:paraId="4ABF6369" w14:textId="77777777" w:rsidR="00742FE5" w:rsidRPr="004A3361" w:rsidRDefault="00742FE5" w:rsidP="00D7441E">
            <w:pPr>
              <w:jc w:val="both"/>
              <w:rPr>
                <w:sz w:val="16"/>
                <w:szCs w:val="16"/>
              </w:rPr>
            </w:pPr>
            <w:r w:rsidRPr="004A3361">
              <w:rPr>
                <w:sz w:val="16"/>
                <w:szCs w:val="16"/>
              </w:rPr>
              <w:t>8</w:t>
            </w:r>
          </w:p>
        </w:tc>
      </w:tr>
      <w:tr w:rsidR="00742FE5" w:rsidRPr="004A3361" w14:paraId="51310A13" w14:textId="77777777" w:rsidTr="00570D81">
        <w:tc>
          <w:tcPr>
            <w:tcW w:w="1907" w:type="pct"/>
          </w:tcPr>
          <w:p w14:paraId="0BDAB38D" w14:textId="77777777" w:rsidR="00742FE5" w:rsidRPr="004A3361" w:rsidRDefault="00742FE5" w:rsidP="00D7441E">
            <w:pPr>
              <w:jc w:val="both"/>
              <w:rPr>
                <w:sz w:val="16"/>
                <w:szCs w:val="16"/>
              </w:rPr>
            </w:pPr>
            <w:r w:rsidRPr="004A3361">
              <w:rPr>
                <w:sz w:val="16"/>
                <w:szCs w:val="16"/>
              </w:rPr>
              <w:t>3</w:t>
            </w:r>
          </w:p>
        </w:tc>
        <w:tc>
          <w:tcPr>
            <w:tcW w:w="773" w:type="pct"/>
          </w:tcPr>
          <w:p w14:paraId="6026D8B3" w14:textId="77777777" w:rsidR="00742FE5" w:rsidRPr="004A3361" w:rsidRDefault="00742FE5" w:rsidP="00D7441E">
            <w:pPr>
              <w:jc w:val="both"/>
              <w:rPr>
                <w:sz w:val="16"/>
                <w:szCs w:val="16"/>
              </w:rPr>
            </w:pPr>
            <w:r w:rsidRPr="004A3361">
              <w:rPr>
                <w:sz w:val="16"/>
                <w:szCs w:val="16"/>
              </w:rPr>
              <w:t>3</w:t>
            </w:r>
          </w:p>
        </w:tc>
        <w:tc>
          <w:tcPr>
            <w:tcW w:w="773" w:type="pct"/>
          </w:tcPr>
          <w:p w14:paraId="4D5438DF" w14:textId="77777777" w:rsidR="00742FE5" w:rsidRPr="004A3361" w:rsidRDefault="00742FE5" w:rsidP="00D7441E">
            <w:pPr>
              <w:jc w:val="both"/>
              <w:rPr>
                <w:sz w:val="16"/>
                <w:szCs w:val="16"/>
              </w:rPr>
            </w:pPr>
            <w:r w:rsidRPr="004A3361">
              <w:rPr>
                <w:sz w:val="16"/>
                <w:szCs w:val="16"/>
              </w:rPr>
              <w:t>2</w:t>
            </w:r>
          </w:p>
        </w:tc>
        <w:tc>
          <w:tcPr>
            <w:tcW w:w="773" w:type="pct"/>
          </w:tcPr>
          <w:p w14:paraId="3316A7CB" w14:textId="77777777" w:rsidR="00742FE5" w:rsidRPr="004A3361" w:rsidRDefault="00742FE5" w:rsidP="00D7441E">
            <w:pPr>
              <w:jc w:val="both"/>
              <w:rPr>
                <w:sz w:val="16"/>
                <w:szCs w:val="16"/>
              </w:rPr>
            </w:pPr>
            <w:r w:rsidRPr="004A3361">
              <w:rPr>
                <w:sz w:val="16"/>
                <w:szCs w:val="16"/>
              </w:rPr>
              <w:t>8</w:t>
            </w:r>
          </w:p>
        </w:tc>
        <w:tc>
          <w:tcPr>
            <w:tcW w:w="773" w:type="pct"/>
          </w:tcPr>
          <w:p w14:paraId="072FD5FD" w14:textId="77777777" w:rsidR="00742FE5" w:rsidRPr="004A3361" w:rsidRDefault="00742FE5" w:rsidP="00D7441E">
            <w:pPr>
              <w:jc w:val="both"/>
              <w:rPr>
                <w:sz w:val="16"/>
                <w:szCs w:val="16"/>
              </w:rPr>
            </w:pPr>
            <w:r w:rsidRPr="004A3361">
              <w:rPr>
                <w:sz w:val="16"/>
                <w:szCs w:val="16"/>
              </w:rPr>
              <w:t>9</w:t>
            </w:r>
          </w:p>
        </w:tc>
      </w:tr>
      <w:tr w:rsidR="00742FE5" w:rsidRPr="004A3361" w14:paraId="76606828" w14:textId="77777777" w:rsidTr="00570D81">
        <w:tc>
          <w:tcPr>
            <w:tcW w:w="1907" w:type="pct"/>
          </w:tcPr>
          <w:p w14:paraId="615C5976" w14:textId="77777777" w:rsidR="00742FE5" w:rsidRPr="004A3361" w:rsidRDefault="00742FE5" w:rsidP="00D7441E">
            <w:pPr>
              <w:jc w:val="both"/>
              <w:rPr>
                <w:sz w:val="16"/>
                <w:szCs w:val="16"/>
              </w:rPr>
            </w:pPr>
            <w:r w:rsidRPr="004A3361">
              <w:rPr>
                <w:sz w:val="16"/>
                <w:szCs w:val="16"/>
              </w:rPr>
              <w:t>4</w:t>
            </w:r>
          </w:p>
        </w:tc>
        <w:tc>
          <w:tcPr>
            <w:tcW w:w="773" w:type="pct"/>
          </w:tcPr>
          <w:p w14:paraId="2EE0E68D" w14:textId="77777777" w:rsidR="00742FE5" w:rsidRPr="004A3361" w:rsidRDefault="00742FE5" w:rsidP="00D7441E">
            <w:pPr>
              <w:jc w:val="both"/>
              <w:rPr>
                <w:sz w:val="16"/>
                <w:szCs w:val="16"/>
              </w:rPr>
            </w:pPr>
            <w:r w:rsidRPr="004A3361">
              <w:rPr>
                <w:sz w:val="16"/>
                <w:szCs w:val="16"/>
              </w:rPr>
              <w:t>4</w:t>
            </w:r>
          </w:p>
        </w:tc>
        <w:tc>
          <w:tcPr>
            <w:tcW w:w="773" w:type="pct"/>
          </w:tcPr>
          <w:p w14:paraId="04F96B2B" w14:textId="77777777" w:rsidR="00742FE5" w:rsidRPr="004A3361" w:rsidRDefault="00742FE5" w:rsidP="00D7441E">
            <w:pPr>
              <w:jc w:val="both"/>
              <w:rPr>
                <w:sz w:val="16"/>
                <w:szCs w:val="16"/>
              </w:rPr>
            </w:pPr>
            <w:r w:rsidRPr="004A3361">
              <w:rPr>
                <w:sz w:val="16"/>
                <w:szCs w:val="16"/>
              </w:rPr>
              <w:t>5</w:t>
            </w:r>
          </w:p>
        </w:tc>
        <w:tc>
          <w:tcPr>
            <w:tcW w:w="773" w:type="pct"/>
          </w:tcPr>
          <w:p w14:paraId="6F911015" w14:textId="77777777" w:rsidR="00742FE5" w:rsidRPr="004A3361" w:rsidRDefault="00742FE5" w:rsidP="00D7441E">
            <w:pPr>
              <w:jc w:val="both"/>
              <w:rPr>
                <w:sz w:val="16"/>
                <w:szCs w:val="16"/>
              </w:rPr>
            </w:pPr>
            <w:r w:rsidRPr="004A3361">
              <w:rPr>
                <w:sz w:val="16"/>
                <w:szCs w:val="16"/>
              </w:rPr>
              <w:t>11</w:t>
            </w:r>
          </w:p>
        </w:tc>
        <w:tc>
          <w:tcPr>
            <w:tcW w:w="773" w:type="pct"/>
            <w:tcBorders>
              <w:bottom w:val="single" w:sz="4" w:space="0" w:color="auto"/>
            </w:tcBorders>
          </w:tcPr>
          <w:p w14:paraId="2B22F010" w14:textId="77777777" w:rsidR="00742FE5" w:rsidRPr="004A3361" w:rsidRDefault="00742FE5" w:rsidP="00D7441E">
            <w:pPr>
              <w:jc w:val="both"/>
              <w:rPr>
                <w:sz w:val="16"/>
                <w:szCs w:val="16"/>
              </w:rPr>
            </w:pPr>
            <w:r w:rsidRPr="004A3361">
              <w:rPr>
                <w:sz w:val="16"/>
                <w:szCs w:val="16"/>
              </w:rPr>
              <w:t>10</w:t>
            </w:r>
          </w:p>
        </w:tc>
      </w:tr>
      <w:tr w:rsidR="00742FE5" w:rsidRPr="004A3361" w14:paraId="1671F8F1" w14:textId="77777777" w:rsidTr="00570D81">
        <w:tc>
          <w:tcPr>
            <w:tcW w:w="1907" w:type="pct"/>
          </w:tcPr>
          <w:p w14:paraId="6B88B845" w14:textId="77777777" w:rsidR="00742FE5" w:rsidRPr="004A3361" w:rsidRDefault="00742FE5" w:rsidP="00D7441E">
            <w:pPr>
              <w:jc w:val="both"/>
              <w:rPr>
                <w:sz w:val="16"/>
                <w:szCs w:val="16"/>
              </w:rPr>
            </w:pPr>
            <w:r w:rsidRPr="004A3361">
              <w:rPr>
                <w:sz w:val="16"/>
                <w:szCs w:val="16"/>
              </w:rPr>
              <w:t>5</w:t>
            </w:r>
          </w:p>
        </w:tc>
        <w:tc>
          <w:tcPr>
            <w:tcW w:w="773" w:type="pct"/>
          </w:tcPr>
          <w:p w14:paraId="77122513" w14:textId="77777777" w:rsidR="00742FE5" w:rsidRPr="004A3361" w:rsidRDefault="00742FE5" w:rsidP="00D7441E">
            <w:pPr>
              <w:jc w:val="both"/>
              <w:rPr>
                <w:sz w:val="16"/>
                <w:szCs w:val="16"/>
              </w:rPr>
            </w:pPr>
            <w:r w:rsidRPr="004A3361">
              <w:rPr>
                <w:sz w:val="16"/>
                <w:szCs w:val="16"/>
              </w:rPr>
              <w:t>5</w:t>
            </w:r>
          </w:p>
        </w:tc>
        <w:tc>
          <w:tcPr>
            <w:tcW w:w="773" w:type="pct"/>
          </w:tcPr>
          <w:p w14:paraId="0E254D68" w14:textId="77777777" w:rsidR="00742FE5" w:rsidRPr="004A3361" w:rsidRDefault="00742FE5" w:rsidP="00D7441E">
            <w:pPr>
              <w:jc w:val="both"/>
              <w:rPr>
                <w:sz w:val="16"/>
                <w:szCs w:val="16"/>
              </w:rPr>
            </w:pPr>
            <w:r w:rsidRPr="004A3361">
              <w:rPr>
                <w:sz w:val="16"/>
                <w:szCs w:val="16"/>
              </w:rPr>
              <w:t>4</w:t>
            </w:r>
          </w:p>
        </w:tc>
        <w:tc>
          <w:tcPr>
            <w:tcW w:w="773" w:type="pct"/>
            <w:tcBorders>
              <w:bottom w:val="single" w:sz="4" w:space="0" w:color="auto"/>
            </w:tcBorders>
          </w:tcPr>
          <w:p w14:paraId="481739DD" w14:textId="77777777" w:rsidR="00742FE5" w:rsidRPr="004A3361" w:rsidRDefault="00742FE5" w:rsidP="00D7441E">
            <w:pPr>
              <w:jc w:val="both"/>
              <w:rPr>
                <w:sz w:val="16"/>
                <w:szCs w:val="16"/>
              </w:rPr>
            </w:pPr>
            <w:r w:rsidRPr="004A3361">
              <w:rPr>
                <w:sz w:val="16"/>
                <w:szCs w:val="16"/>
              </w:rPr>
              <w:t>10</w:t>
            </w:r>
          </w:p>
        </w:tc>
        <w:tc>
          <w:tcPr>
            <w:tcW w:w="773" w:type="pct"/>
            <w:tcBorders>
              <w:bottom w:val="single" w:sz="4" w:space="0" w:color="auto"/>
            </w:tcBorders>
            <w:shd w:val="thinHorzStripe" w:color="auto" w:fill="auto"/>
          </w:tcPr>
          <w:p w14:paraId="3E13BE22" w14:textId="77777777" w:rsidR="00742FE5" w:rsidRPr="004A3361" w:rsidRDefault="00742FE5" w:rsidP="00D7441E">
            <w:pPr>
              <w:jc w:val="both"/>
              <w:rPr>
                <w:sz w:val="16"/>
                <w:szCs w:val="16"/>
              </w:rPr>
            </w:pPr>
            <w:r w:rsidRPr="004A3361">
              <w:rPr>
                <w:sz w:val="16"/>
                <w:szCs w:val="16"/>
              </w:rPr>
              <w:t>11</w:t>
            </w:r>
          </w:p>
        </w:tc>
      </w:tr>
      <w:tr w:rsidR="00742FE5" w:rsidRPr="004A3361" w14:paraId="42E09693" w14:textId="77777777" w:rsidTr="00570D81">
        <w:trPr>
          <w:trHeight w:val="374"/>
        </w:trPr>
        <w:tc>
          <w:tcPr>
            <w:tcW w:w="1907" w:type="pct"/>
          </w:tcPr>
          <w:p w14:paraId="2D68002E" w14:textId="77777777" w:rsidR="00742FE5" w:rsidRPr="004A3361" w:rsidRDefault="00742FE5" w:rsidP="00D7441E">
            <w:pPr>
              <w:jc w:val="both"/>
              <w:rPr>
                <w:sz w:val="16"/>
                <w:szCs w:val="16"/>
              </w:rPr>
            </w:pPr>
            <w:r w:rsidRPr="004A3361">
              <w:rPr>
                <w:sz w:val="16"/>
                <w:szCs w:val="16"/>
              </w:rPr>
              <w:t>6</w:t>
            </w:r>
          </w:p>
        </w:tc>
        <w:tc>
          <w:tcPr>
            <w:tcW w:w="773" w:type="pct"/>
          </w:tcPr>
          <w:p w14:paraId="09DBBB42" w14:textId="77777777" w:rsidR="00742FE5" w:rsidRPr="004A3361" w:rsidRDefault="00742FE5" w:rsidP="00D7441E">
            <w:pPr>
              <w:jc w:val="both"/>
              <w:rPr>
                <w:sz w:val="16"/>
                <w:szCs w:val="16"/>
              </w:rPr>
            </w:pPr>
            <w:r w:rsidRPr="004A3361">
              <w:rPr>
                <w:sz w:val="16"/>
                <w:szCs w:val="16"/>
              </w:rPr>
              <w:t>6</w:t>
            </w:r>
          </w:p>
        </w:tc>
        <w:tc>
          <w:tcPr>
            <w:tcW w:w="773" w:type="pct"/>
          </w:tcPr>
          <w:p w14:paraId="4DAB7E96" w14:textId="77777777" w:rsidR="00742FE5" w:rsidRPr="004A3361" w:rsidRDefault="00742FE5" w:rsidP="00D7441E">
            <w:pPr>
              <w:jc w:val="both"/>
              <w:rPr>
                <w:sz w:val="16"/>
                <w:szCs w:val="16"/>
              </w:rPr>
            </w:pPr>
            <w:r w:rsidRPr="004A3361">
              <w:rPr>
                <w:sz w:val="16"/>
                <w:szCs w:val="16"/>
              </w:rPr>
              <w:t>7</w:t>
            </w:r>
          </w:p>
        </w:tc>
        <w:tc>
          <w:tcPr>
            <w:tcW w:w="773" w:type="pct"/>
            <w:tcBorders>
              <w:bottom w:val="single" w:sz="4" w:space="0" w:color="auto"/>
            </w:tcBorders>
            <w:shd w:val="thinHorzStripe" w:color="auto" w:fill="auto"/>
          </w:tcPr>
          <w:p w14:paraId="47240F64" w14:textId="77777777" w:rsidR="00742FE5" w:rsidRPr="004A3361" w:rsidRDefault="00742FE5" w:rsidP="00D7441E">
            <w:pPr>
              <w:jc w:val="both"/>
              <w:rPr>
                <w:sz w:val="16"/>
                <w:szCs w:val="16"/>
              </w:rPr>
            </w:pPr>
            <w:r w:rsidRPr="004A3361">
              <w:rPr>
                <w:sz w:val="16"/>
                <w:szCs w:val="16"/>
              </w:rPr>
              <w:t>1</w:t>
            </w:r>
          </w:p>
        </w:tc>
        <w:tc>
          <w:tcPr>
            <w:tcW w:w="773" w:type="pct"/>
            <w:shd w:val="thinDiagCross" w:color="auto" w:fill="auto"/>
          </w:tcPr>
          <w:p w14:paraId="4D6F536F" w14:textId="77777777" w:rsidR="00742FE5" w:rsidRPr="004A3361" w:rsidRDefault="00742FE5" w:rsidP="00D7441E">
            <w:pPr>
              <w:jc w:val="both"/>
              <w:rPr>
                <w:sz w:val="16"/>
                <w:szCs w:val="16"/>
              </w:rPr>
            </w:pPr>
            <w:r w:rsidRPr="004A3361">
              <w:rPr>
                <w:sz w:val="16"/>
                <w:szCs w:val="16"/>
              </w:rPr>
              <w:t>0</w:t>
            </w:r>
          </w:p>
        </w:tc>
      </w:tr>
      <w:tr w:rsidR="00742FE5" w:rsidRPr="004A3361" w14:paraId="2F8BDD45" w14:textId="77777777" w:rsidTr="00570D81">
        <w:trPr>
          <w:trHeight w:val="50"/>
        </w:trPr>
        <w:tc>
          <w:tcPr>
            <w:tcW w:w="1907" w:type="pct"/>
          </w:tcPr>
          <w:p w14:paraId="3CFD69A8" w14:textId="77777777" w:rsidR="00742FE5" w:rsidRPr="004A3361" w:rsidRDefault="00742FE5" w:rsidP="00D7441E">
            <w:pPr>
              <w:jc w:val="both"/>
              <w:rPr>
                <w:sz w:val="16"/>
                <w:szCs w:val="16"/>
              </w:rPr>
            </w:pPr>
            <w:r w:rsidRPr="004A3361">
              <w:rPr>
                <w:sz w:val="16"/>
                <w:szCs w:val="16"/>
              </w:rPr>
              <w:t>7</w:t>
            </w:r>
          </w:p>
        </w:tc>
        <w:tc>
          <w:tcPr>
            <w:tcW w:w="773" w:type="pct"/>
          </w:tcPr>
          <w:p w14:paraId="60CB2D38" w14:textId="77777777" w:rsidR="00742FE5" w:rsidRPr="004A3361" w:rsidRDefault="00742FE5" w:rsidP="00D7441E">
            <w:pPr>
              <w:jc w:val="both"/>
              <w:rPr>
                <w:sz w:val="16"/>
                <w:szCs w:val="16"/>
              </w:rPr>
            </w:pPr>
            <w:r w:rsidRPr="004A3361">
              <w:rPr>
                <w:sz w:val="16"/>
                <w:szCs w:val="16"/>
              </w:rPr>
              <w:t>7</w:t>
            </w:r>
          </w:p>
        </w:tc>
        <w:tc>
          <w:tcPr>
            <w:tcW w:w="773" w:type="pct"/>
          </w:tcPr>
          <w:p w14:paraId="6D92995A" w14:textId="77777777" w:rsidR="00742FE5" w:rsidRPr="004A3361" w:rsidRDefault="00742FE5" w:rsidP="00D7441E">
            <w:pPr>
              <w:jc w:val="both"/>
              <w:rPr>
                <w:sz w:val="16"/>
                <w:szCs w:val="16"/>
              </w:rPr>
            </w:pPr>
            <w:r w:rsidRPr="004A3361">
              <w:rPr>
                <w:sz w:val="16"/>
                <w:szCs w:val="16"/>
              </w:rPr>
              <w:t>6</w:t>
            </w:r>
          </w:p>
        </w:tc>
        <w:tc>
          <w:tcPr>
            <w:tcW w:w="773" w:type="pct"/>
            <w:shd w:val="thinDiagCross" w:color="auto" w:fill="auto"/>
          </w:tcPr>
          <w:p w14:paraId="2C1213FF" w14:textId="77777777" w:rsidR="00742FE5" w:rsidRPr="004A3361" w:rsidRDefault="00742FE5" w:rsidP="00D7441E">
            <w:pPr>
              <w:jc w:val="both"/>
              <w:rPr>
                <w:sz w:val="16"/>
                <w:szCs w:val="16"/>
              </w:rPr>
            </w:pPr>
            <w:r w:rsidRPr="004A3361">
              <w:rPr>
                <w:sz w:val="16"/>
                <w:szCs w:val="16"/>
              </w:rPr>
              <w:t>0</w:t>
            </w:r>
          </w:p>
        </w:tc>
        <w:tc>
          <w:tcPr>
            <w:tcW w:w="773" w:type="pct"/>
          </w:tcPr>
          <w:p w14:paraId="4C95F2AE" w14:textId="77777777" w:rsidR="00742FE5" w:rsidRPr="004A3361" w:rsidRDefault="00742FE5" w:rsidP="00D7441E">
            <w:pPr>
              <w:jc w:val="both"/>
              <w:rPr>
                <w:sz w:val="16"/>
                <w:szCs w:val="16"/>
              </w:rPr>
            </w:pPr>
            <w:r w:rsidRPr="004A3361">
              <w:rPr>
                <w:sz w:val="16"/>
                <w:szCs w:val="16"/>
              </w:rPr>
              <w:t>1</w:t>
            </w:r>
          </w:p>
        </w:tc>
      </w:tr>
      <w:tr w:rsidR="00742FE5" w:rsidRPr="004A3361" w14:paraId="6CB6A526" w14:textId="77777777" w:rsidTr="00570D81">
        <w:tc>
          <w:tcPr>
            <w:tcW w:w="1907" w:type="pct"/>
          </w:tcPr>
          <w:p w14:paraId="23B474AA" w14:textId="77777777" w:rsidR="00742FE5" w:rsidRPr="004A3361" w:rsidRDefault="00742FE5" w:rsidP="00D7441E">
            <w:pPr>
              <w:jc w:val="both"/>
              <w:rPr>
                <w:sz w:val="16"/>
                <w:szCs w:val="16"/>
              </w:rPr>
            </w:pPr>
            <w:r w:rsidRPr="004A3361">
              <w:rPr>
                <w:sz w:val="16"/>
                <w:szCs w:val="16"/>
              </w:rPr>
              <w:t>8</w:t>
            </w:r>
          </w:p>
        </w:tc>
        <w:tc>
          <w:tcPr>
            <w:tcW w:w="773" w:type="pct"/>
          </w:tcPr>
          <w:p w14:paraId="5CEC5401" w14:textId="77777777" w:rsidR="00742FE5" w:rsidRPr="004A3361" w:rsidRDefault="00742FE5" w:rsidP="00D7441E">
            <w:pPr>
              <w:jc w:val="both"/>
              <w:rPr>
                <w:sz w:val="16"/>
                <w:szCs w:val="16"/>
              </w:rPr>
            </w:pPr>
            <w:r w:rsidRPr="004A3361">
              <w:rPr>
                <w:sz w:val="16"/>
                <w:szCs w:val="16"/>
              </w:rPr>
              <w:t>8</w:t>
            </w:r>
          </w:p>
        </w:tc>
        <w:tc>
          <w:tcPr>
            <w:tcW w:w="773" w:type="pct"/>
          </w:tcPr>
          <w:p w14:paraId="715F97AE" w14:textId="77777777" w:rsidR="00742FE5" w:rsidRPr="004A3361" w:rsidRDefault="00742FE5" w:rsidP="00D7441E">
            <w:pPr>
              <w:jc w:val="both"/>
              <w:rPr>
                <w:sz w:val="16"/>
                <w:szCs w:val="16"/>
              </w:rPr>
            </w:pPr>
            <w:r w:rsidRPr="004A3361">
              <w:rPr>
                <w:sz w:val="16"/>
                <w:szCs w:val="16"/>
              </w:rPr>
              <w:t>9</w:t>
            </w:r>
          </w:p>
        </w:tc>
        <w:tc>
          <w:tcPr>
            <w:tcW w:w="773" w:type="pct"/>
          </w:tcPr>
          <w:p w14:paraId="7B4AEEEF" w14:textId="77777777" w:rsidR="00742FE5" w:rsidRPr="004A3361" w:rsidRDefault="00742FE5" w:rsidP="00D7441E">
            <w:pPr>
              <w:jc w:val="both"/>
              <w:rPr>
                <w:sz w:val="16"/>
                <w:szCs w:val="16"/>
              </w:rPr>
            </w:pPr>
            <w:r w:rsidRPr="004A3361">
              <w:rPr>
                <w:sz w:val="16"/>
                <w:szCs w:val="16"/>
              </w:rPr>
              <w:t>3</w:t>
            </w:r>
          </w:p>
        </w:tc>
        <w:tc>
          <w:tcPr>
            <w:tcW w:w="773" w:type="pct"/>
          </w:tcPr>
          <w:p w14:paraId="04BD496E" w14:textId="77777777" w:rsidR="00742FE5" w:rsidRPr="004A3361" w:rsidRDefault="00742FE5" w:rsidP="00D7441E">
            <w:pPr>
              <w:jc w:val="both"/>
              <w:rPr>
                <w:sz w:val="16"/>
                <w:szCs w:val="16"/>
              </w:rPr>
            </w:pPr>
            <w:r w:rsidRPr="004A3361">
              <w:rPr>
                <w:sz w:val="16"/>
                <w:szCs w:val="16"/>
              </w:rPr>
              <w:t>2</w:t>
            </w:r>
          </w:p>
        </w:tc>
      </w:tr>
      <w:tr w:rsidR="00742FE5" w:rsidRPr="004A3361" w14:paraId="332E366A" w14:textId="77777777" w:rsidTr="00570D81">
        <w:tc>
          <w:tcPr>
            <w:tcW w:w="1907" w:type="pct"/>
          </w:tcPr>
          <w:p w14:paraId="35EA98BE" w14:textId="77777777" w:rsidR="00742FE5" w:rsidRPr="004A3361" w:rsidRDefault="00742FE5" w:rsidP="00D7441E">
            <w:pPr>
              <w:jc w:val="both"/>
              <w:rPr>
                <w:sz w:val="16"/>
                <w:szCs w:val="16"/>
              </w:rPr>
            </w:pPr>
            <w:r w:rsidRPr="004A3361">
              <w:rPr>
                <w:sz w:val="16"/>
                <w:szCs w:val="16"/>
              </w:rPr>
              <w:t>9</w:t>
            </w:r>
          </w:p>
        </w:tc>
        <w:tc>
          <w:tcPr>
            <w:tcW w:w="773" w:type="pct"/>
          </w:tcPr>
          <w:p w14:paraId="03F28745" w14:textId="77777777" w:rsidR="00742FE5" w:rsidRPr="004A3361" w:rsidRDefault="00742FE5" w:rsidP="00D7441E">
            <w:pPr>
              <w:jc w:val="both"/>
              <w:rPr>
                <w:sz w:val="16"/>
                <w:szCs w:val="16"/>
              </w:rPr>
            </w:pPr>
            <w:r w:rsidRPr="004A3361">
              <w:rPr>
                <w:sz w:val="16"/>
                <w:szCs w:val="16"/>
              </w:rPr>
              <w:t>9</w:t>
            </w:r>
          </w:p>
        </w:tc>
        <w:tc>
          <w:tcPr>
            <w:tcW w:w="773" w:type="pct"/>
          </w:tcPr>
          <w:p w14:paraId="0A3C182B" w14:textId="77777777" w:rsidR="00742FE5" w:rsidRPr="004A3361" w:rsidRDefault="00742FE5" w:rsidP="00D7441E">
            <w:pPr>
              <w:jc w:val="both"/>
              <w:rPr>
                <w:sz w:val="16"/>
                <w:szCs w:val="16"/>
              </w:rPr>
            </w:pPr>
            <w:r w:rsidRPr="004A3361">
              <w:rPr>
                <w:sz w:val="16"/>
                <w:szCs w:val="16"/>
              </w:rPr>
              <w:t>8</w:t>
            </w:r>
          </w:p>
        </w:tc>
        <w:tc>
          <w:tcPr>
            <w:tcW w:w="773" w:type="pct"/>
          </w:tcPr>
          <w:p w14:paraId="3E77E2A4" w14:textId="77777777" w:rsidR="00742FE5" w:rsidRPr="004A3361" w:rsidRDefault="00742FE5" w:rsidP="00D7441E">
            <w:pPr>
              <w:jc w:val="both"/>
              <w:rPr>
                <w:sz w:val="16"/>
                <w:szCs w:val="16"/>
              </w:rPr>
            </w:pPr>
            <w:r w:rsidRPr="004A3361">
              <w:rPr>
                <w:sz w:val="16"/>
                <w:szCs w:val="16"/>
              </w:rPr>
              <w:t>2</w:t>
            </w:r>
          </w:p>
        </w:tc>
        <w:tc>
          <w:tcPr>
            <w:tcW w:w="773" w:type="pct"/>
          </w:tcPr>
          <w:p w14:paraId="183E9030" w14:textId="77777777" w:rsidR="00742FE5" w:rsidRPr="004A3361" w:rsidRDefault="00742FE5" w:rsidP="00D7441E">
            <w:pPr>
              <w:jc w:val="both"/>
              <w:rPr>
                <w:sz w:val="16"/>
                <w:szCs w:val="16"/>
              </w:rPr>
            </w:pPr>
            <w:r w:rsidRPr="004A3361">
              <w:rPr>
                <w:sz w:val="16"/>
                <w:szCs w:val="16"/>
              </w:rPr>
              <w:t>3</w:t>
            </w:r>
          </w:p>
        </w:tc>
      </w:tr>
      <w:tr w:rsidR="00742FE5" w:rsidRPr="004A3361" w14:paraId="49855630" w14:textId="77777777" w:rsidTr="00570D81">
        <w:tc>
          <w:tcPr>
            <w:tcW w:w="1907" w:type="pct"/>
          </w:tcPr>
          <w:p w14:paraId="0EEA4419" w14:textId="77777777" w:rsidR="00742FE5" w:rsidRPr="004A3361" w:rsidRDefault="00742FE5" w:rsidP="00D7441E">
            <w:pPr>
              <w:jc w:val="both"/>
              <w:rPr>
                <w:sz w:val="16"/>
                <w:szCs w:val="16"/>
              </w:rPr>
            </w:pPr>
            <w:r w:rsidRPr="004A3361">
              <w:rPr>
                <w:sz w:val="16"/>
                <w:szCs w:val="16"/>
              </w:rPr>
              <w:t>10</w:t>
            </w:r>
          </w:p>
        </w:tc>
        <w:tc>
          <w:tcPr>
            <w:tcW w:w="773" w:type="pct"/>
          </w:tcPr>
          <w:p w14:paraId="4C43206A" w14:textId="77777777" w:rsidR="00742FE5" w:rsidRPr="004A3361" w:rsidRDefault="00742FE5" w:rsidP="00D7441E">
            <w:pPr>
              <w:jc w:val="both"/>
              <w:rPr>
                <w:sz w:val="16"/>
                <w:szCs w:val="16"/>
              </w:rPr>
            </w:pPr>
            <w:r w:rsidRPr="004A3361">
              <w:rPr>
                <w:sz w:val="16"/>
                <w:szCs w:val="16"/>
              </w:rPr>
              <w:t>10</w:t>
            </w:r>
          </w:p>
        </w:tc>
        <w:tc>
          <w:tcPr>
            <w:tcW w:w="773" w:type="pct"/>
          </w:tcPr>
          <w:p w14:paraId="463F583A" w14:textId="77777777" w:rsidR="00742FE5" w:rsidRPr="004A3361" w:rsidRDefault="00742FE5" w:rsidP="00D7441E">
            <w:pPr>
              <w:jc w:val="both"/>
              <w:rPr>
                <w:sz w:val="16"/>
                <w:szCs w:val="16"/>
              </w:rPr>
            </w:pPr>
            <w:r w:rsidRPr="004A3361">
              <w:rPr>
                <w:sz w:val="16"/>
                <w:szCs w:val="16"/>
              </w:rPr>
              <w:t>11</w:t>
            </w:r>
          </w:p>
        </w:tc>
        <w:tc>
          <w:tcPr>
            <w:tcW w:w="773" w:type="pct"/>
          </w:tcPr>
          <w:p w14:paraId="07287B1F" w14:textId="77777777" w:rsidR="00742FE5" w:rsidRPr="004A3361" w:rsidRDefault="00742FE5" w:rsidP="00D7441E">
            <w:pPr>
              <w:jc w:val="both"/>
              <w:rPr>
                <w:sz w:val="16"/>
                <w:szCs w:val="16"/>
              </w:rPr>
            </w:pPr>
            <w:r w:rsidRPr="004A3361">
              <w:rPr>
                <w:sz w:val="16"/>
                <w:szCs w:val="16"/>
              </w:rPr>
              <w:t>5</w:t>
            </w:r>
          </w:p>
        </w:tc>
        <w:tc>
          <w:tcPr>
            <w:tcW w:w="773" w:type="pct"/>
          </w:tcPr>
          <w:p w14:paraId="370803C4" w14:textId="77777777" w:rsidR="00742FE5" w:rsidRPr="004A3361" w:rsidRDefault="00742FE5" w:rsidP="00D7441E">
            <w:pPr>
              <w:jc w:val="both"/>
              <w:rPr>
                <w:sz w:val="16"/>
                <w:szCs w:val="16"/>
              </w:rPr>
            </w:pPr>
            <w:r w:rsidRPr="004A3361">
              <w:rPr>
                <w:sz w:val="16"/>
                <w:szCs w:val="16"/>
              </w:rPr>
              <w:t>4</w:t>
            </w:r>
          </w:p>
        </w:tc>
      </w:tr>
      <w:tr w:rsidR="00742FE5" w:rsidRPr="004A3361" w14:paraId="714035EE" w14:textId="77777777" w:rsidTr="00570D81">
        <w:tc>
          <w:tcPr>
            <w:tcW w:w="1907" w:type="pct"/>
          </w:tcPr>
          <w:p w14:paraId="1B483D11" w14:textId="77777777" w:rsidR="00742FE5" w:rsidRPr="004A3361" w:rsidRDefault="00742FE5" w:rsidP="00D7441E">
            <w:pPr>
              <w:jc w:val="both"/>
              <w:rPr>
                <w:sz w:val="16"/>
                <w:szCs w:val="16"/>
              </w:rPr>
            </w:pPr>
            <w:r w:rsidRPr="004A3361">
              <w:rPr>
                <w:sz w:val="16"/>
                <w:szCs w:val="16"/>
              </w:rPr>
              <w:t>11</w:t>
            </w:r>
          </w:p>
        </w:tc>
        <w:tc>
          <w:tcPr>
            <w:tcW w:w="773" w:type="pct"/>
          </w:tcPr>
          <w:p w14:paraId="3D5B6F8C" w14:textId="77777777" w:rsidR="00742FE5" w:rsidRPr="004A3361" w:rsidRDefault="00742FE5" w:rsidP="00D7441E">
            <w:pPr>
              <w:jc w:val="both"/>
              <w:rPr>
                <w:sz w:val="16"/>
                <w:szCs w:val="16"/>
              </w:rPr>
            </w:pPr>
            <w:r w:rsidRPr="004A3361">
              <w:rPr>
                <w:sz w:val="16"/>
                <w:szCs w:val="16"/>
              </w:rPr>
              <w:t>11</w:t>
            </w:r>
          </w:p>
        </w:tc>
        <w:tc>
          <w:tcPr>
            <w:tcW w:w="773" w:type="pct"/>
          </w:tcPr>
          <w:p w14:paraId="77D31470" w14:textId="77777777" w:rsidR="00742FE5" w:rsidRPr="004A3361" w:rsidRDefault="00742FE5" w:rsidP="00D7441E">
            <w:pPr>
              <w:jc w:val="both"/>
              <w:rPr>
                <w:sz w:val="16"/>
                <w:szCs w:val="16"/>
              </w:rPr>
            </w:pPr>
            <w:r w:rsidRPr="004A3361">
              <w:rPr>
                <w:sz w:val="16"/>
                <w:szCs w:val="16"/>
              </w:rPr>
              <w:t>10</w:t>
            </w:r>
          </w:p>
        </w:tc>
        <w:tc>
          <w:tcPr>
            <w:tcW w:w="773" w:type="pct"/>
          </w:tcPr>
          <w:p w14:paraId="77C410EF" w14:textId="77777777" w:rsidR="00742FE5" w:rsidRPr="004A3361" w:rsidRDefault="00742FE5" w:rsidP="00D7441E">
            <w:pPr>
              <w:jc w:val="both"/>
              <w:rPr>
                <w:sz w:val="16"/>
                <w:szCs w:val="16"/>
              </w:rPr>
            </w:pPr>
            <w:r w:rsidRPr="004A3361">
              <w:rPr>
                <w:sz w:val="16"/>
                <w:szCs w:val="16"/>
              </w:rPr>
              <w:t>4</w:t>
            </w:r>
          </w:p>
        </w:tc>
        <w:tc>
          <w:tcPr>
            <w:tcW w:w="773" w:type="pct"/>
          </w:tcPr>
          <w:p w14:paraId="37CA9198" w14:textId="77777777" w:rsidR="00742FE5" w:rsidRPr="004A3361" w:rsidRDefault="00742FE5" w:rsidP="00D7441E">
            <w:pPr>
              <w:jc w:val="both"/>
              <w:rPr>
                <w:sz w:val="16"/>
                <w:szCs w:val="16"/>
              </w:rPr>
            </w:pPr>
            <w:r w:rsidRPr="004A3361">
              <w:rPr>
                <w:sz w:val="16"/>
                <w:szCs w:val="16"/>
              </w:rPr>
              <w:t>5</w:t>
            </w:r>
          </w:p>
        </w:tc>
      </w:tr>
    </w:tbl>
    <w:p w14:paraId="1B1CD5B1" w14:textId="007A8132" w:rsidR="001D4BDB" w:rsidRDefault="001D4BDB" w:rsidP="00E4701D">
      <w:pPr>
        <w:jc w:val="both"/>
      </w:pPr>
      <w:r>
        <w:rPr>
          <w:noProof/>
        </w:rPr>
        <mc:AlternateContent>
          <mc:Choice Requires="wps">
            <w:drawing>
              <wp:anchor distT="0" distB="0" distL="114300" distR="114300" simplePos="0" relativeHeight="251658242" behindDoc="0" locked="0" layoutInCell="1" allowOverlap="1" wp14:anchorId="40E0946B" wp14:editId="02045520">
                <wp:simplePos x="0" y="0"/>
                <wp:positionH relativeFrom="column">
                  <wp:posOffset>4709160</wp:posOffset>
                </wp:positionH>
                <wp:positionV relativeFrom="paragraph">
                  <wp:posOffset>255905</wp:posOffset>
                </wp:positionV>
                <wp:extent cx="0" cy="251460"/>
                <wp:effectExtent l="76200" t="0" r="57150" b="53340"/>
                <wp:wrapNone/>
                <wp:docPr id="4" name="Straight Arrow Connector 4"/>
                <wp:cNvGraphicFramePr/>
                <a:graphic xmlns:a="http://schemas.openxmlformats.org/drawingml/2006/main">
                  <a:graphicData uri="http://schemas.microsoft.com/office/word/2010/wordprocessingShape">
                    <wps:wsp>
                      <wps:cNvCnPr/>
                      <wps:spPr>
                        <a:xfrm>
                          <a:off x="0" y="0"/>
                          <a:ext cx="0" cy="2514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1E5EB61B" id="_x0000_t32" coordsize="21600,21600" o:spt="32" o:oned="t" path="m,l21600,21600e" filled="f">
                <v:path arrowok="t" fillok="f" o:connecttype="none"/>
                <o:lock v:ext="edit" shapetype="t"/>
              </v:shapetype>
              <v:shape id="Straight Arrow Connector 4" o:spid="_x0000_s1026" type="#_x0000_t32" style="position:absolute;margin-left:370.8pt;margin-top:20.15pt;width:0;height:19.8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" strokecolor="#4472c4 [3204]" strokeweight=".5pt">
                <v:stroke endarrow="block" joinstyle="miter"/>
              </v:shape>
            </w:pict>
          </mc:Fallback>
        </mc:AlternateContent>
      </w:r>
    </w:p>
    <w:p w14:paraId="4B01AFA6" w14:textId="1C4E25EB" w:rsidR="00575F29" w:rsidRDefault="00FE7D7D" w:rsidP="00272C10">
      <w:pPr>
        <w:jc w:val="both"/>
      </w:pPr>
      <w:r>
        <w:t xml:space="preserve">The </w:t>
      </w:r>
      <w:r w:rsidR="00155282">
        <w:t>symbol groups</w:t>
      </w:r>
      <w:r w:rsidR="004F37F2">
        <w:t xml:space="preserve"> </w:t>
      </w:r>
      <w:r>
        <w:t xml:space="preserve">composing a preamble repetition unit are designed for </w:t>
      </w:r>
      <w:r w:rsidR="00035004">
        <w:t xml:space="preserve">hopping </w:t>
      </w:r>
      <w:r>
        <w:t xml:space="preserve">according with certain patterns </w:t>
      </w:r>
      <w:r w:rsidR="00035004">
        <w:t>across 45 kHz</w:t>
      </w:r>
      <w:r>
        <w:t>.</w:t>
      </w:r>
      <w:r w:rsidR="00BC5B3B">
        <w:t xml:space="preserve"> </w:t>
      </w:r>
      <w:r w:rsidR="00A821B4">
        <w:t>Because of the inherent hopping in our view is not that straight forward introducing OCC for NPRACH.</w:t>
      </w:r>
    </w:p>
    <w:p w14:paraId="3C157F6E" w14:textId="77777777" w:rsidR="00570D81" w:rsidRDefault="00A821B4" w:rsidP="00272C10">
      <w:pPr>
        <w:jc w:val="both"/>
        <w:rPr>
          <w:rFonts w:eastAsia="MS Mincho"/>
          <w:spacing w:val="2"/>
        </w:rPr>
      </w:pPr>
      <w:r>
        <w:t xml:space="preserve">Assuming </w:t>
      </w:r>
      <w:r w:rsidR="00155282">
        <w:t xml:space="preserve">an OCC symbol group spreading is applied, below we </w:t>
      </w:r>
      <w:r w:rsidR="00155282">
        <w:rPr>
          <w:rFonts w:eastAsia="MS Mincho"/>
          <w:spacing w:val="2"/>
        </w:rPr>
        <w:t xml:space="preserve">illustrate the co-existence of two </w:t>
      </w:r>
      <w:proofErr w:type="spellStart"/>
      <w:r w:rsidR="00155282">
        <w:rPr>
          <w:rFonts w:eastAsia="MS Mincho"/>
          <w:spacing w:val="2"/>
        </w:rPr>
        <w:t>OCC’d</w:t>
      </w:r>
      <w:proofErr w:type="spellEnd"/>
      <w:r w:rsidR="00155282">
        <w:rPr>
          <w:rFonts w:eastAsia="MS Mincho"/>
          <w:spacing w:val="2"/>
        </w:rPr>
        <w:t xml:space="preserve"> Preamble Repetition Units.</w:t>
      </w:r>
    </w:p>
    <w:p w14:paraId="3956AF90" w14:textId="4C5E856D" w:rsidR="00A821B4" w:rsidRDefault="00570D81" w:rsidP="00272C10">
      <w:pPr>
        <w:jc w:val="both"/>
      </w:pPr>
      <w:r>
        <w:rPr>
          <w:rFonts w:eastAsia="MS Mincho"/>
          <w:spacing w:val="2"/>
        </w:rPr>
        <w:t>Example 1: All UEs have the capability of performing OCC-based transmissions.</w:t>
      </w:r>
      <w:r w:rsidR="00155282">
        <w:rPr>
          <w:rFonts w:eastAsia="MS Mincho"/>
          <w:spacing w:val="2"/>
        </w:rPr>
        <w:t xml:space="preserve"> </w:t>
      </w:r>
      <w:r w:rsidR="00155282">
        <w:t xml:space="preserve"> </w:t>
      </w:r>
    </w:p>
    <w:p w14:paraId="0385FD69" w14:textId="7CED7F97" w:rsidR="00570D81" w:rsidRDefault="00570D81" w:rsidP="00570D81">
      <w:pPr>
        <w:jc w:val="center"/>
        <w:rPr>
          <w:sz w:val="16"/>
          <w:szCs w:val="16"/>
        </w:rPr>
      </w:pPr>
      <w:r w:rsidRPr="22413D69">
        <w:rPr>
          <w:sz w:val="16"/>
          <w:szCs w:val="16"/>
        </w:rPr>
        <w:t>T</w:t>
      </w:r>
      <w:r>
        <w:rPr>
          <w:sz w:val="16"/>
          <w:szCs w:val="16"/>
        </w:rPr>
        <w:t>able 3: C</w:t>
      </w:r>
      <w:r w:rsidRPr="00570D81">
        <w:rPr>
          <w:sz w:val="16"/>
          <w:szCs w:val="16"/>
        </w:rPr>
        <w:t xml:space="preserve">o-existence of two </w:t>
      </w:r>
      <w:proofErr w:type="spellStart"/>
      <w:r>
        <w:rPr>
          <w:sz w:val="16"/>
          <w:szCs w:val="16"/>
        </w:rPr>
        <w:t>OCC’d</w:t>
      </w:r>
      <w:proofErr w:type="spellEnd"/>
      <w:r>
        <w:rPr>
          <w:sz w:val="16"/>
          <w:szCs w:val="16"/>
        </w:rPr>
        <w:t xml:space="preserve"> </w:t>
      </w:r>
      <w:r w:rsidRPr="00570D81">
        <w:rPr>
          <w:sz w:val="16"/>
          <w:szCs w:val="16"/>
        </w:rPr>
        <w:t>Preamble Repetition Units</w:t>
      </w:r>
    </w:p>
    <w:tbl>
      <w:tblPr>
        <w:tblStyle w:val="TableGrid"/>
        <w:tblW w:w="5000" w:type="pct"/>
        <w:tblLook w:val="04A0" w:firstRow="1" w:lastRow="0" w:firstColumn="1" w:lastColumn="0" w:noHBand="0" w:noVBand="1"/>
      </w:tblPr>
      <w:tblGrid>
        <w:gridCol w:w="2273"/>
        <w:gridCol w:w="922"/>
        <w:gridCol w:w="922"/>
        <w:gridCol w:w="922"/>
        <w:gridCol w:w="924"/>
        <w:gridCol w:w="919"/>
        <w:gridCol w:w="917"/>
        <w:gridCol w:w="915"/>
        <w:gridCol w:w="915"/>
      </w:tblGrid>
      <w:tr w:rsidR="002D4EC6" w:rsidRPr="004A3361" w14:paraId="64CE1C0B" w14:textId="0C7260BC" w:rsidTr="002D4EC6">
        <w:tc>
          <w:tcPr>
            <w:tcW w:w="1180" w:type="pct"/>
          </w:tcPr>
          <w:p w14:paraId="44F711D7" w14:textId="77777777" w:rsidR="002D4EC6" w:rsidRPr="004A3361" w:rsidRDefault="002D4EC6" w:rsidP="00D7441E">
            <w:pPr>
              <w:jc w:val="center"/>
              <w:rPr>
                <w:sz w:val="16"/>
                <w:szCs w:val="16"/>
              </w:rPr>
            </w:pPr>
            <w:r w:rsidRPr="004A3361">
              <w:rPr>
                <w:sz w:val="16"/>
                <w:szCs w:val="16"/>
              </w:rPr>
              <w:t>NPRACH Preamble</w:t>
            </w:r>
          </w:p>
        </w:tc>
        <w:tc>
          <w:tcPr>
            <w:tcW w:w="3820" w:type="pct"/>
            <w:gridSpan w:val="8"/>
          </w:tcPr>
          <w:p w14:paraId="1AF5C64B" w14:textId="064847A5" w:rsidR="002D4EC6" w:rsidRPr="004A3361" w:rsidRDefault="002D4EC6" w:rsidP="00D7441E">
            <w:pPr>
              <w:jc w:val="center"/>
              <w:rPr>
                <w:sz w:val="16"/>
                <w:szCs w:val="16"/>
              </w:rPr>
            </w:pPr>
            <w:r w:rsidRPr="004A3361">
              <w:rPr>
                <w:sz w:val="16"/>
                <w:szCs w:val="16"/>
              </w:rPr>
              <w:t xml:space="preserve">Tone Index </w:t>
            </w:r>
            <w:r w:rsidRPr="004A3361">
              <w:rPr>
                <w:i/>
                <w:iCs/>
                <w:sz w:val="16"/>
                <w:szCs w:val="16"/>
              </w:rPr>
              <w:t>k(l)</w:t>
            </w:r>
            <w:r w:rsidRPr="004A3361">
              <w:rPr>
                <w:sz w:val="16"/>
                <w:szCs w:val="16"/>
              </w:rPr>
              <w:t xml:space="preserve"> for </w:t>
            </w:r>
            <w:r w:rsidR="00155282">
              <w:rPr>
                <w:sz w:val="16"/>
                <w:szCs w:val="16"/>
              </w:rPr>
              <w:t xml:space="preserve">the OCC’d </w:t>
            </w:r>
            <w:r w:rsidRPr="004A3361">
              <w:rPr>
                <w:sz w:val="16"/>
                <w:szCs w:val="16"/>
              </w:rPr>
              <w:t xml:space="preserve">symbol group </w:t>
            </w:r>
            <w:r w:rsidRPr="004A3361">
              <w:rPr>
                <w:i/>
                <w:iCs/>
                <w:sz w:val="16"/>
                <w:szCs w:val="16"/>
              </w:rPr>
              <w:t>l</w:t>
            </w:r>
          </w:p>
        </w:tc>
      </w:tr>
      <w:tr w:rsidR="002D4EC6" w:rsidRPr="004A3361" w14:paraId="5E87798F" w14:textId="51EDEC1B" w:rsidTr="00F86C51">
        <w:trPr>
          <w:trHeight w:val="469"/>
        </w:trPr>
        <w:tc>
          <w:tcPr>
            <w:tcW w:w="1180" w:type="pct"/>
          </w:tcPr>
          <w:p w14:paraId="5216D053" w14:textId="77777777"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5042E36F" w14:textId="77777777"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311BE6A7" w14:textId="572A1516"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HorzStripe" w:color="auto" w:fill="auto"/>
          </w:tcPr>
          <w:p w14:paraId="166C5988" w14:textId="3DD9A56A" w:rsidR="002D4EC6" w:rsidRPr="004A3361" w:rsidRDefault="002D4EC6" w:rsidP="002D4EC6">
            <w:pPr>
              <w:jc w:val="both"/>
              <w:rPr>
                <w:sz w:val="16"/>
                <w:szCs w:val="16"/>
              </w:rPr>
            </w:pPr>
            <w:r w:rsidRPr="004A3361">
              <w:rPr>
                <w:sz w:val="16"/>
                <w:szCs w:val="16"/>
              </w:rPr>
              <w:t>1</w:t>
            </w:r>
          </w:p>
        </w:tc>
        <w:tc>
          <w:tcPr>
            <w:tcW w:w="480" w:type="pct"/>
            <w:tcBorders>
              <w:bottom w:val="single" w:sz="4" w:space="0" w:color="auto"/>
            </w:tcBorders>
            <w:shd w:val="thinHorzStripe" w:color="auto" w:fill="auto"/>
          </w:tcPr>
          <w:p w14:paraId="55B3671C" w14:textId="7DCC3B6D" w:rsidR="002D4EC6" w:rsidRPr="004A3361" w:rsidRDefault="002D4EC6" w:rsidP="002D4EC6">
            <w:pPr>
              <w:jc w:val="both"/>
              <w:rPr>
                <w:sz w:val="16"/>
                <w:szCs w:val="16"/>
              </w:rPr>
            </w:pPr>
            <w:r w:rsidRPr="004A3361">
              <w:rPr>
                <w:sz w:val="16"/>
                <w:szCs w:val="16"/>
              </w:rPr>
              <w:t>1</w:t>
            </w:r>
          </w:p>
        </w:tc>
        <w:tc>
          <w:tcPr>
            <w:tcW w:w="477" w:type="pct"/>
          </w:tcPr>
          <w:p w14:paraId="4D50A7E0" w14:textId="1F783AEC" w:rsidR="002D4EC6" w:rsidRPr="004A3361" w:rsidRDefault="002D4EC6" w:rsidP="002D4EC6">
            <w:pPr>
              <w:jc w:val="both"/>
              <w:rPr>
                <w:sz w:val="16"/>
                <w:szCs w:val="16"/>
              </w:rPr>
            </w:pPr>
            <w:r w:rsidRPr="004A3361">
              <w:rPr>
                <w:sz w:val="16"/>
                <w:szCs w:val="16"/>
              </w:rPr>
              <w:t>7</w:t>
            </w:r>
          </w:p>
        </w:tc>
        <w:tc>
          <w:tcPr>
            <w:tcW w:w="476" w:type="pct"/>
          </w:tcPr>
          <w:p w14:paraId="45D42523" w14:textId="47CEBCCB" w:rsidR="002D4EC6" w:rsidRPr="004A3361" w:rsidRDefault="002D4EC6" w:rsidP="002D4EC6">
            <w:pPr>
              <w:jc w:val="both"/>
              <w:rPr>
                <w:sz w:val="16"/>
                <w:szCs w:val="16"/>
              </w:rPr>
            </w:pPr>
            <w:r w:rsidRPr="004A3361">
              <w:rPr>
                <w:sz w:val="16"/>
                <w:szCs w:val="16"/>
              </w:rPr>
              <w:t>7</w:t>
            </w:r>
          </w:p>
        </w:tc>
        <w:tc>
          <w:tcPr>
            <w:tcW w:w="475" w:type="pct"/>
          </w:tcPr>
          <w:p w14:paraId="4CF6F1C1" w14:textId="574E8DA8" w:rsidR="002D4EC6" w:rsidRPr="004A3361" w:rsidRDefault="002D4EC6" w:rsidP="002D4EC6">
            <w:pPr>
              <w:jc w:val="both"/>
              <w:rPr>
                <w:sz w:val="16"/>
                <w:szCs w:val="16"/>
              </w:rPr>
            </w:pPr>
            <w:r w:rsidRPr="004A3361">
              <w:rPr>
                <w:sz w:val="16"/>
                <w:szCs w:val="16"/>
              </w:rPr>
              <w:t>6</w:t>
            </w:r>
          </w:p>
        </w:tc>
        <w:tc>
          <w:tcPr>
            <w:tcW w:w="475" w:type="pct"/>
          </w:tcPr>
          <w:p w14:paraId="2F87BA73" w14:textId="47415383" w:rsidR="002D4EC6" w:rsidRPr="004A3361" w:rsidRDefault="002D4EC6" w:rsidP="002D4EC6">
            <w:pPr>
              <w:jc w:val="both"/>
              <w:rPr>
                <w:sz w:val="16"/>
                <w:szCs w:val="16"/>
              </w:rPr>
            </w:pPr>
            <w:r w:rsidRPr="004A3361">
              <w:rPr>
                <w:sz w:val="16"/>
                <w:szCs w:val="16"/>
              </w:rPr>
              <w:t>6</w:t>
            </w:r>
          </w:p>
        </w:tc>
      </w:tr>
      <w:tr w:rsidR="002D4EC6" w:rsidRPr="004A3361" w14:paraId="09109CCB" w14:textId="019AC6F6" w:rsidTr="00F86C51">
        <w:trPr>
          <w:trHeight w:val="512"/>
        </w:trPr>
        <w:tc>
          <w:tcPr>
            <w:tcW w:w="1180" w:type="pct"/>
          </w:tcPr>
          <w:p w14:paraId="0E4F3B5E" w14:textId="77777777" w:rsidR="002D4EC6" w:rsidRPr="004A3361" w:rsidRDefault="002D4EC6" w:rsidP="002D4EC6">
            <w:pPr>
              <w:jc w:val="both"/>
              <w:rPr>
                <w:sz w:val="16"/>
                <w:szCs w:val="16"/>
              </w:rPr>
            </w:pPr>
            <w:r w:rsidRPr="004A3361">
              <w:rPr>
                <w:sz w:val="16"/>
                <w:szCs w:val="16"/>
              </w:rPr>
              <w:t>1</w:t>
            </w:r>
          </w:p>
        </w:tc>
        <w:tc>
          <w:tcPr>
            <w:tcW w:w="479" w:type="pct"/>
            <w:shd w:val="thinHorzStripe" w:color="auto" w:fill="auto"/>
          </w:tcPr>
          <w:p w14:paraId="10A54584" w14:textId="77777777" w:rsidR="002D4EC6" w:rsidRPr="004A3361" w:rsidRDefault="002D4EC6" w:rsidP="002D4EC6">
            <w:pPr>
              <w:jc w:val="both"/>
              <w:rPr>
                <w:sz w:val="16"/>
                <w:szCs w:val="16"/>
              </w:rPr>
            </w:pPr>
            <w:r w:rsidRPr="004A3361">
              <w:rPr>
                <w:sz w:val="16"/>
                <w:szCs w:val="16"/>
              </w:rPr>
              <w:t>1</w:t>
            </w:r>
          </w:p>
        </w:tc>
        <w:tc>
          <w:tcPr>
            <w:tcW w:w="479" w:type="pct"/>
            <w:shd w:val="thinHorzStripe" w:color="auto" w:fill="auto"/>
          </w:tcPr>
          <w:p w14:paraId="2F688D8E" w14:textId="014A741C" w:rsidR="002D4EC6" w:rsidRPr="004A3361" w:rsidRDefault="002D4EC6" w:rsidP="002D4EC6">
            <w:pPr>
              <w:jc w:val="both"/>
              <w:rPr>
                <w:sz w:val="16"/>
                <w:szCs w:val="16"/>
              </w:rPr>
            </w:pPr>
            <w:r w:rsidRPr="004A3361">
              <w:rPr>
                <w:sz w:val="16"/>
                <w:szCs w:val="16"/>
              </w:rPr>
              <w:t>1</w:t>
            </w:r>
          </w:p>
        </w:tc>
        <w:tc>
          <w:tcPr>
            <w:tcW w:w="479" w:type="pct"/>
            <w:shd w:val="thinDiagCross" w:color="auto" w:fill="auto"/>
          </w:tcPr>
          <w:p w14:paraId="590B47B1" w14:textId="1065952F" w:rsidR="002D4EC6" w:rsidRPr="004A3361" w:rsidRDefault="002D4EC6" w:rsidP="002D4EC6">
            <w:pPr>
              <w:jc w:val="both"/>
              <w:rPr>
                <w:sz w:val="16"/>
                <w:szCs w:val="16"/>
              </w:rPr>
            </w:pPr>
            <w:r w:rsidRPr="004A3361">
              <w:rPr>
                <w:sz w:val="16"/>
                <w:szCs w:val="16"/>
              </w:rPr>
              <w:t>0</w:t>
            </w:r>
          </w:p>
        </w:tc>
        <w:tc>
          <w:tcPr>
            <w:tcW w:w="480" w:type="pct"/>
            <w:shd w:val="thinDiagCross" w:color="auto" w:fill="auto"/>
          </w:tcPr>
          <w:p w14:paraId="20CA399A" w14:textId="5E5860E1" w:rsidR="002D4EC6" w:rsidRPr="004A3361" w:rsidRDefault="002D4EC6" w:rsidP="002D4EC6">
            <w:pPr>
              <w:jc w:val="both"/>
              <w:rPr>
                <w:sz w:val="16"/>
                <w:szCs w:val="16"/>
              </w:rPr>
            </w:pPr>
            <w:r w:rsidRPr="004A3361">
              <w:rPr>
                <w:sz w:val="16"/>
                <w:szCs w:val="16"/>
              </w:rPr>
              <w:t>0</w:t>
            </w:r>
          </w:p>
        </w:tc>
        <w:tc>
          <w:tcPr>
            <w:tcW w:w="477" w:type="pct"/>
          </w:tcPr>
          <w:p w14:paraId="1D4CD419" w14:textId="627934E4" w:rsidR="002D4EC6" w:rsidRPr="004A3361" w:rsidRDefault="002D4EC6" w:rsidP="002D4EC6">
            <w:pPr>
              <w:jc w:val="both"/>
              <w:rPr>
                <w:sz w:val="16"/>
                <w:szCs w:val="16"/>
              </w:rPr>
            </w:pPr>
            <w:r w:rsidRPr="004A3361">
              <w:rPr>
                <w:sz w:val="16"/>
                <w:szCs w:val="16"/>
              </w:rPr>
              <w:t>6</w:t>
            </w:r>
          </w:p>
        </w:tc>
        <w:tc>
          <w:tcPr>
            <w:tcW w:w="476" w:type="pct"/>
          </w:tcPr>
          <w:p w14:paraId="7DB03C1C" w14:textId="612D8BAA" w:rsidR="002D4EC6" w:rsidRPr="004A3361" w:rsidRDefault="002D4EC6" w:rsidP="002D4EC6">
            <w:pPr>
              <w:jc w:val="both"/>
              <w:rPr>
                <w:sz w:val="16"/>
                <w:szCs w:val="16"/>
              </w:rPr>
            </w:pPr>
            <w:r w:rsidRPr="004A3361">
              <w:rPr>
                <w:sz w:val="16"/>
                <w:szCs w:val="16"/>
              </w:rPr>
              <w:t>6</w:t>
            </w:r>
          </w:p>
        </w:tc>
        <w:tc>
          <w:tcPr>
            <w:tcW w:w="475" w:type="pct"/>
          </w:tcPr>
          <w:p w14:paraId="220405B9" w14:textId="7B9D52E6" w:rsidR="002D4EC6" w:rsidRPr="004A3361" w:rsidRDefault="002D4EC6" w:rsidP="002D4EC6">
            <w:pPr>
              <w:jc w:val="both"/>
              <w:rPr>
                <w:sz w:val="16"/>
                <w:szCs w:val="16"/>
              </w:rPr>
            </w:pPr>
            <w:r w:rsidRPr="004A3361">
              <w:rPr>
                <w:sz w:val="16"/>
                <w:szCs w:val="16"/>
              </w:rPr>
              <w:t>7</w:t>
            </w:r>
          </w:p>
        </w:tc>
        <w:tc>
          <w:tcPr>
            <w:tcW w:w="475" w:type="pct"/>
          </w:tcPr>
          <w:p w14:paraId="29CF885C" w14:textId="302D9C10" w:rsidR="002D4EC6" w:rsidRPr="004A3361" w:rsidRDefault="002D4EC6" w:rsidP="002D4EC6">
            <w:pPr>
              <w:jc w:val="both"/>
              <w:rPr>
                <w:sz w:val="16"/>
                <w:szCs w:val="16"/>
              </w:rPr>
            </w:pPr>
            <w:r w:rsidRPr="004A3361">
              <w:rPr>
                <w:sz w:val="16"/>
                <w:szCs w:val="16"/>
              </w:rPr>
              <w:t>7</w:t>
            </w:r>
          </w:p>
        </w:tc>
      </w:tr>
      <w:tr w:rsidR="002D4EC6" w:rsidRPr="004A3361" w14:paraId="5AA73184" w14:textId="12F07BB9" w:rsidTr="002D4EC6">
        <w:tc>
          <w:tcPr>
            <w:tcW w:w="1180" w:type="pct"/>
          </w:tcPr>
          <w:p w14:paraId="5D5BD509" w14:textId="77777777" w:rsidR="002D4EC6" w:rsidRPr="004A3361" w:rsidRDefault="002D4EC6" w:rsidP="002D4EC6">
            <w:pPr>
              <w:jc w:val="both"/>
              <w:rPr>
                <w:sz w:val="16"/>
                <w:szCs w:val="16"/>
              </w:rPr>
            </w:pPr>
            <w:r w:rsidRPr="004A3361">
              <w:rPr>
                <w:sz w:val="16"/>
                <w:szCs w:val="16"/>
              </w:rPr>
              <w:t>2</w:t>
            </w:r>
          </w:p>
        </w:tc>
        <w:tc>
          <w:tcPr>
            <w:tcW w:w="479" w:type="pct"/>
          </w:tcPr>
          <w:p w14:paraId="2708AA70" w14:textId="77777777" w:rsidR="002D4EC6" w:rsidRPr="004A3361" w:rsidRDefault="002D4EC6" w:rsidP="002D4EC6">
            <w:pPr>
              <w:jc w:val="both"/>
              <w:rPr>
                <w:sz w:val="16"/>
                <w:szCs w:val="16"/>
              </w:rPr>
            </w:pPr>
            <w:r w:rsidRPr="004A3361">
              <w:rPr>
                <w:sz w:val="16"/>
                <w:szCs w:val="16"/>
              </w:rPr>
              <w:t>2</w:t>
            </w:r>
          </w:p>
        </w:tc>
        <w:tc>
          <w:tcPr>
            <w:tcW w:w="479" w:type="pct"/>
          </w:tcPr>
          <w:p w14:paraId="127F614F" w14:textId="768B9791" w:rsidR="002D4EC6" w:rsidRPr="004A3361" w:rsidRDefault="002D4EC6" w:rsidP="002D4EC6">
            <w:pPr>
              <w:jc w:val="both"/>
              <w:rPr>
                <w:sz w:val="16"/>
                <w:szCs w:val="16"/>
              </w:rPr>
            </w:pPr>
            <w:r w:rsidRPr="004A3361">
              <w:rPr>
                <w:sz w:val="16"/>
                <w:szCs w:val="16"/>
              </w:rPr>
              <w:t>2</w:t>
            </w:r>
          </w:p>
        </w:tc>
        <w:tc>
          <w:tcPr>
            <w:tcW w:w="479" w:type="pct"/>
          </w:tcPr>
          <w:p w14:paraId="3BC4C647" w14:textId="67CF46B4" w:rsidR="002D4EC6" w:rsidRPr="004A3361" w:rsidRDefault="002D4EC6" w:rsidP="002D4EC6">
            <w:pPr>
              <w:jc w:val="both"/>
              <w:rPr>
                <w:sz w:val="16"/>
                <w:szCs w:val="16"/>
              </w:rPr>
            </w:pPr>
            <w:r w:rsidRPr="004A3361">
              <w:rPr>
                <w:sz w:val="16"/>
                <w:szCs w:val="16"/>
              </w:rPr>
              <w:t>3</w:t>
            </w:r>
          </w:p>
        </w:tc>
        <w:tc>
          <w:tcPr>
            <w:tcW w:w="480" w:type="pct"/>
          </w:tcPr>
          <w:p w14:paraId="06F75C93" w14:textId="569AAF27" w:rsidR="002D4EC6" w:rsidRPr="004A3361" w:rsidRDefault="002D4EC6" w:rsidP="002D4EC6">
            <w:pPr>
              <w:jc w:val="both"/>
              <w:rPr>
                <w:sz w:val="16"/>
                <w:szCs w:val="16"/>
              </w:rPr>
            </w:pPr>
            <w:r w:rsidRPr="004A3361">
              <w:rPr>
                <w:sz w:val="16"/>
                <w:szCs w:val="16"/>
              </w:rPr>
              <w:t>3</w:t>
            </w:r>
          </w:p>
        </w:tc>
        <w:tc>
          <w:tcPr>
            <w:tcW w:w="477" w:type="pct"/>
          </w:tcPr>
          <w:p w14:paraId="1B63B362" w14:textId="5EEF01C4" w:rsidR="002D4EC6" w:rsidRPr="004A3361" w:rsidRDefault="002D4EC6" w:rsidP="002D4EC6">
            <w:pPr>
              <w:jc w:val="both"/>
              <w:rPr>
                <w:sz w:val="16"/>
                <w:szCs w:val="16"/>
              </w:rPr>
            </w:pPr>
            <w:r w:rsidRPr="004A3361">
              <w:rPr>
                <w:sz w:val="16"/>
                <w:szCs w:val="16"/>
              </w:rPr>
              <w:t>9</w:t>
            </w:r>
          </w:p>
        </w:tc>
        <w:tc>
          <w:tcPr>
            <w:tcW w:w="476" w:type="pct"/>
          </w:tcPr>
          <w:p w14:paraId="5AAD3F98" w14:textId="2B53E362" w:rsidR="002D4EC6" w:rsidRPr="004A3361" w:rsidRDefault="002D4EC6" w:rsidP="002D4EC6">
            <w:pPr>
              <w:jc w:val="both"/>
              <w:rPr>
                <w:sz w:val="16"/>
                <w:szCs w:val="16"/>
              </w:rPr>
            </w:pPr>
            <w:r w:rsidRPr="004A3361">
              <w:rPr>
                <w:sz w:val="16"/>
                <w:szCs w:val="16"/>
              </w:rPr>
              <w:t>9</w:t>
            </w:r>
          </w:p>
        </w:tc>
        <w:tc>
          <w:tcPr>
            <w:tcW w:w="475" w:type="pct"/>
          </w:tcPr>
          <w:p w14:paraId="7D871B1D" w14:textId="5D823ED5" w:rsidR="002D4EC6" w:rsidRPr="004A3361" w:rsidRDefault="002D4EC6" w:rsidP="002D4EC6">
            <w:pPr>
              <w:jc w:val="both"/>
              <w:rPr>
                <w:sz w:val="16"/>
                <w:szCs w:val="16"/>
              </w:rPr>
            </w:pPr>
            <w:r w:rsidRPr="004A3361">
              <w:rPr>
                <w:sz w:val="16"/>
                <w:szCs w:val="16"/>
              </w:rPr>
              <w:t>8</w:t>
            </w:r>
          </w:p>
        </w:tc>
        <w:tc>
          <w:tcPr>
            <w:tcW w:w="475" w:type="pct"/>
          </w:tcPr>
          <w:p w14:paraId="2EC71B29" w14:textId="60C8D2A0" w:rsidR="002D4EC6" w:rsidRPr="004A3361" w:rsidRDefault="002D4EC6" w:rsidP="002D4EC6">
            <w:pPr>
              <w:jc w:val="both"/>
              <w:rPr>
                <w:sz w:val="16"/>
                <w:szCs w:val="16"/>
              </w:rPr>
            </w:pPr>
            <w:r w:rsidRPr="004A3361">
              <w:rPr>
                <w:sz w:val="16"/>
                <w:szCs w:val="16"/>
              </w:rPr>
              <w:t>8</w:t>
            </w:r>
          </w:p>
        </w:tc>
      </w:tr>
      <w:tr w:rsidR="002D4EC6" w:rsidRPr="004A3361" w14:paraId="76B10E14" w14:textId="3BD84C99" w:rsidTr="002D4EC6">
        <w:tc>
          <w:tcPr>
            <w:tcW w:w="1180" w:type="pct"/>
          </w:tcPr>
          <w:p w14:paraId="5B23850B" w14:textId="77777777" w:rsidR="002D4EC6" w:rsidRPr="004A3361" w:rsidRDefault="002D4EC6" w:rsidP="002D4EC6">
            <w:pPr>
              <w:jc w:val="both"/>
              <w:rPr>
                <w:sz w:val="16"/>
                <w:szCs w:val="16"/>
              </w:rPr>
            </w:pPr>
            <w:r w:rsidRPr="004A3361">
              <w:rPr>
                <w:sz w:val="16"/>
                <w:szCs w:val="16"/>
              </w:rPr>
              <w:t>3</w:t>
            </w:r>
          </w:p>
        </w:tc>
        <w:tc>
          <w:tcPr>
            <w:tcW w:w="479" w:type="pct"/>
          </w:tcPr>
          <w:p w14:paraId="7CB3ED01" w14:textId="77777777" w:rsidR="002D4EC6" w:rsidRPr="004A3361" w:rsidRDefault="002D4EC6" w:rsidP="002D4EC6">
            <w:pPr>
              <w:jc w:val="both"/>
              <w:rPr>
                <w:sz w:val="16"/>
                <w:szCs w:val="16"/>
              </w:rPr>
            </w:pPr>
            <w:r w:rsidRPr="004A3361">
              <w:rPr>
                <w:sz w:val="16"/>
                <w:szCs w:val="16"/>
              </w:rPr>
              <w:t>3</w:t>
            </w:r>
          </w:p>
        </w:tc>
        <w:tc>
          <w:tcPr>
            <w:tcW w:w="479" w:type="pct"/>
          </w:tcPr>
          <w:p w14:paraId="1D9842CA" w14:textId="65CC6501" w:rsidR="002D4EC6" w:rsidRPr="004A3361" w:rsidRDefault="002D4EC6" w:rsidP="002D4EC6">
            <w:pPr>
              <w:jc w:val="both"/>
              <w:rPr>
                <w:sz w:val="16"/>
                <w:szCs w:val="16"/>
              </w:rPr>
            </w:pPr>
            <w:r w:rsidRPr="004A3361">
              <w:rPr>
                <w:sz w:val="16"/>
                <w:szCs w:val="16"/>
              </w:rPr>
              <w:t>3</w:t>
            </w:r>
          </w:p>
        </w:tc>
        <w:tc>
          <w:tcPr>
            <w:tcW w:w="479" w:type="pct"/>
          </w:tcPr>
          <w:p w14:paraId="754709EF" w14:textId="29C606FF" w:rsidR="002D4EC6" w:rsidRPr="004A3361" w:rsidRDefault="002D4EC6" w:rsidP="002D4EC6">
            <w:pPr>
              <w:jc w:val="both"/>
              <w:rPr>
                <w:sz w:val="16"/>
                <w:szCs w:val="16"/>
              </w:rPr>
            </w:pPr>
            <w:r w:rsidRPr="004A3361">
              <w:rPr>
                <w:sz w:val="16"/>
                <w:szCs w:val="16"/>
              </w:rPr>
              <w:t>2</w:t>
            </w:r>
          </w:p>
        </w:tc>
        <w:tc>
          <w:tcPr>
            <w:tcW w:w="480" w:type="pct"/>
          </w:tcPr>
          <w:p w14:paraId="41550BC3" w14:textId="7C545F1A" w:rsidR="002D4EC6" w:rsidRPr="004A3361" w:rsidRDefault="002D4EC6" w:rsidP="002D4EC6">
            <w:pPr>
              <w:jc w:val="both"/>
              <w:rPr>
                <w:sz w:val="16"/>
                <w:szCs w:val="16"/>
              </w:rPr>
            </w:pPr>
            <w:r w:rsidRPr="004A3361">
              <w:rPr>
                <w:sz w:val="16"/>
                <w:szCs w:val="16"/>
              </w:rPr>
              <w:t>2</w:t>
            </w:r>
          </w:p>
        </w:tc>
        <w:tc>
          <w:tcPr>
            <w:tcW w:w="477" w:type="pct"/>
          </w:tcPr>
          <w:p w14:paraId="5106A785" w14:textId="1223AE79" w:rsidR="002D4EC6" w:rsidRPr="004A3361" w:rsidRDefault="002D4EC6" w:rsidP="002D4EC6">
            <w:pPr>
              <w:jc w:val="both"/>
              <w:rPr>
                <w:sz w:val="16"/>
                <w:szCs w:val="16"/>
              </w:rPr>
            </w:pPr>
            <w:r w:rsidRPr="004A3361">
              <w:rPr>
                <w:sz w:val="16"/>
                <w:szCs w:val="16"/>
              </w:rPr>
              <w:t>8</w:t>
            </w:r>
          </w:p>
        </w:tc>
        <w:tc>
          <w:tcPr>
            <w:tcW w:w="476" w:type="pct"/>
          </w:tcPr>
          <w:p w14:paraId="2C3855B8" w14:textId="4C46EC49" w:rsidR="002D4EC6" w:rsidRPr="004A3361" w:rsidRDefault="002D4EC6" w:rsidP="002D4EC6">
            <w:pPr>
              <w:jc w:val="both"/>
              <w:rPr>
                <w:sz w:val="16"/>
                <w:szCs w:val="16"/>
              </w:rPr>
            </w:pPr>
            <w:r w:rsidRPr="004A3361">
              <w:rPr>
                <w:sz w:val="16"/>
                <w:szCs w:val="16"/>
              </w:rPr>
              <w:t>8</w:t>
            </w:r>
          </w:p>
        </w:tc>
        <w:tc>
          <w:tcPr>
            <w:tcW w:w="475" w:type="pct"/>
          </w:tcPr>
          <w:p w14:paraId="43BEE06D" w14:textId="68B16631" w:rsidR="002D4EC6" w:rsidRPr="004A3361" w:rsidRDefault="002D4EC6" w:rsidP="002D4EC6">
            <w:pPr>
              <w:jc w:val="both"/>
              <w:rPr>
                <w:sz w:val="16"/>
                <w:szCs w:val="16"/>
              </w:rPr>
            </w:pPr>
            <w:r w:rsidRPr="004A3361">
              <w:rPr>
                <w:sz w:val="16"/>
                <w:szCs w:val="16"/>
              </w:rPr>
              <w:t>9</w:t>
            </w:r>
          </w:p>
        </w:tc>
        <w:tc>
          <w:tcPr>
            <w:tcW w:w="475" w:type="pct"/>
          </w:tcPr>
          <w:p w14:paraId="73FF6DFC" w14:textId="1345228A" w:rsidR="002D4EC6" w:rsidRPr="004A3361" w:rsidRDefault="002D4EC6" w:rsidP="002D4EC6">
            <w:pPr>
              <w:jc w:val="both"/>
              <w:rPr>
                <w:sz w:val="16"/>
                <w:szCs w:val="16"/>
              </w:rPr>
            </w:pPr>
            <w:r w:rsidRPr="004A3361">
              <w:rPr>
                <w:sz w:val="16"/>
                <w:szCs w:val="16"/>
              </w:rPr>
              <w:t>9</w:t>
            </w:r>
          </w:p>
        </w:tc>
      </w:tr>
      <w:tr w:rsidR="002D4EC6" w:rsidRPr="004A3361" w14:paraId="117747BF" w14:textId="72E5992B" w:rsidTr="00F86C51">
        <w:tc>
          <w:tcPr>
            <w:tcW w:w="1180" w:type="pct"/>
          </w:tcPr>
          <w:p w14:paraId="01761818" w14:textId="77777777" w:rsidR="002D4EC6" w:rsidRPr="004A3361" w:rsidRDefault="002D4EC6" w:rsidP="002D4EC6">
            <w:pPr>
              <w:jc w:val="both"/>
              <w:rPr>
                <w:sz w:val="16"/>
                <w:szCs w:val="16"/>
              </w:rPr>
            </w:pPr>
            <w:r w:rsidRPr="004A3361">
              <w:rPr>
                <w:sz w:val="16"/>
                <w:szCs w:val="16"/>
              </w:rPr>
              <w:t>4</w:t>
            </w:r>
          </w:p>
        </w:tc>
        <w:tc>
          <w:tcPr>
            <w:tcW w:w="479" w:type="pct"/>
          </w:tcPr>
          <w:p w14:paraId="2A8709E4" w14:textId="77777777" w:rsidR="002D4EC6" w:rsidRPr="004A3361" w:rsidRDefault="002D4EC6" w:rsidP="002D4EC6">
            <w:pPr>
              <w:jc w:val="both"/>
              <w:rPr>
                <w:sz w:val="16"/>
                <w:szCs w:val="16"/>
              </w:rPr>
            </w:pPr>
            <w:r w:rsidRPr="004A3361">
              <w:rPr>
                <w:sz w:val="16"/>
                <w:szCs w:val="16"/>
              </w:rPr>
              <w:t>4</w:t>
            </w:r>
          </w:p>
        </w:tc>
        <w:tc>
          <w:tcPr>
            <w:tcW w:w="479" w:type="pct"/>
          </w:tcPr>
          <w:p w14:paraId="19933A03" w14:textId="0F01A53A" w:rsidR="002D4EC6" w:rsidRPr="004A3361" w:rsidRDefault="002D4EC6" w:rsidP="002D4EC6">
            <w:pPr>
              <w:jc w:val="both"/>
              <w:rPr>
                <w:sz w:val="16"/>
                <w:szCs w:val="16"/>
              </w:rPr>
            </w:pPr>
            <w:r w:rsidRPr="004A3361">
              <w:rPr>
                <w:sz w:val="16"/>
                <w:szCs w:val="16"/>
              </w:rPr>
              <w:t>4</w:t>
            </w:r>
          </w:p>
        </w:tc>
        <w:tc>
          <w:tcPr>
            <w:tcW w:w="479" w:type="pct"/>
            <w:tcBorders>
              <w:bottom w:val="single" w:sz="4" w:space="0" w:color="auto"/>
            </w:tcBorders>
          </w:tcPr>
          <w:p w14:paraId="40253D53" w14:textId="07767CB5" w:rsidR="002D4EC6" w:rsidRPr="004A3361" w:rsidRDefault="002D4EC6" w:rsidP="002D4EC6">
            <w:pPr>
              <w:jc w:val="both"/>
              <w:rPr>
                <w:sz w:val="16"/>
                <w:szCs w:val="16"/>
              </w:rPr>
            </w:pPr>
            <w:r w:rsidRPr="004A3361">
              <w:rPr>
                <w:sz w:val="16"/>
                <w:szCs w:val="16"/>
              </w:rPr>
              <w:t>5</w:t>
            </w:r>
          </w:p>
        </w:tc>
        <w:tc>
          <w:tcPr>
            <w:tcW w:w="480" w:type="pct"/>
            <w:tcBorders>
              <w:bottom w:val="single" w:sz="4" w:space="0" w:color="auto"/>
            </w:tcBorders>
          </w:tcPr>
          <w:p w14:paraId="6FAE6C22" w14:textId="38839E43" w:rsidR="002D4EC6" w:rsidRPr="004A3361" w:rsidRDefault="002D4EC6" w:rsidP="002D4EC6">
            <w:pPr>
              <w:jc w:val="both"/>
              <w:rPr>
                <w:sz w:val="16"/>
                <w:szCs w:val="16"/>
              </w:rPr>
            </w:pPr>
            <w:r w:rsidRPr="004A3361">
              <w:rPr>
                <w:sz w:val="16"/>
                <w:szCs w:val="16"/>
              </w:rPr>
              <w:t>5</w:t>
            </w:r>
          </w:p>
        </w:tc>
        <w:tc>
          <w:tcPr>
            <w:tcW w:w="477" w:type="pct"/>
            <w:tcBorders>
              <w:bottom w:val="single" w:sz="4" w:space="0" w:color="auto"/>
            </w:tcBorders>
          </w:tcPr>
          <w:p w14:paraId="205ECC6F" w14:textId="7DE90B81" w:rsidR="002D4EC6" w:rsidRPr="004A3361" w:rsidRDefault="002D4EC6" w:rsidP="002D4EC6">
            <w:pPr>
              <w:jc w:val="both"/>
              <w:rPr>
                <w:sz w:val="16"/>
                <w:szCs w:val="16"/>
              </w:rPr>
            </w:pPr>
            <w:r w:rsidRPr="004A3361">
              <w:rPr>
                <w:sz w:val="16"/>
                <w:szCs w:val="16"/>
              </w:rPr>
              <w:t>11</w:t>
            </w:r>
          </w:p>
        </w:tc>
        <w:tc>
          <w:tcPr>
            <w:tcW w:w="476" w:type="pct"/>
            <w:tcBorders>
              <w:bottom w:val="single" w:sz="4" w:space="0" w:color="auto"/>
            </w:tcBorders>
          </w:tcPr>
          <w:p w14:paraId="60034C42" w14:textId="57E38383" w:rsidR="002D4EC6" w:rsidRPr="004A3361" w:rsidRDefault="002D4EC6" w:rsidP="002D4EC6">
            <w:pPr>
              <w:jc w:val="both"/>
              <w:rPr>
                <w:sz w:val="16"/>
                <w:szCs w:val="16"/>
              </w:rPr>
            </w:pPr>
            <w:r w:rsidRPr="004A3361">
              <w:rPr>
                <w:sz w:val="16"/>
                <w:szCs w:val="16"/>
              </w:rPr>
              <w:t>11</w:t>
            </w:r>
          </w:p>
        </w:tc>
        <w:tc>
          <w:tcPr>
            <w:tcW w:w="475" w:type="pct"/>
            <w:tcBorders>
              <w:bottom w:val="single" w:sz="4" w:space="0" w:color="auto"/>
            </w:tcBorders>
          </w:tcPr>
          <w:p w14:paraId="5CA8457D" w14:textId="78AA4675" w:rsidR="002D4EC6" w:rsidRPr="004A3361" w:rsidRDefault="002D4EC6" w:rsidP="002D4EC6">
            <w:pPr>
              <w:jc w:val="both"/>
              <w:rPr>
                <w:sz w:val="16"/>
                <w:szCs w:val="16"/>
              </w:rPr>
            </w:pPr>
            <w:r w:rsidRPr="004A3361">
              <w:rPr>
                <w:sz w:val="16"/>
                <w:szCs w:val="16"/>
              </w:rPr>
              <w:t>10</w:t>
            </w:r>
          </w:p>
        </w:tc>
        <w:tc>
          <w:tcPr>
            <w:tcW w:w="475" w:type="pct"/>
            <w:tcBorders>
              <w:bottom w:val="single" w:sz="4" w:space="0" w:color="auto"/>
            </w:tcBorders>
          </w:tcPr>
          <w:p w14:paraId="6D31F6F0" w14:textId="5E4AB683" w:rsidR="002D4EC6" w:rsidRPr="004A3361" w:rsidRDefault="002D4EC6" w:rsidP="002D4EC6">
            <w:pPr>
              <w:jc w:val="both"/>
              <w:rPr>
                <w:sz w:val="16"/>
                <w:szCs w:val="16"/>
              </w:rPr>
            </w:pPr>
            <w:r w:rsidRPr="004A3361">
              <w:rPr>
                <w:sz w:val="16"/>
                <w:szCs w:val="16"/>
              </w:rPr>
              <w:t>10</w:t>
            </w:r>
          </w:p>
        </w:tc>
      </w:tr>
      <w:tr w:rsidR="002D4EC6" w:rsidRPr="004A3361" w14:paraId="34174FB4" w14:textId="447C147F" w:rsidTr="00F86C51">
        <w:tc>
          <w:tcPr>
            <w:tcW w:w="1180" w:type="pct"/>
          </w:tcPr>
          <w:p w14:paraId="28081360" w14:textId="77777777" w:rsidR="002D4EC6" w:rsidRPr="004A3361" w:rsidRDefault="002D4EC6" w:rsidP="002D4EC6">
            <w:pPr>
              <w:jc w:val="both"/>
              <w:rPr>
                <w:sz w:val="16"/>
                <w:szCs w:val="16"/>
              </w:rPr>
            </w:pPr>
            <w:r w:rsidRPr="004A3361">
              <w:rPr>
                <w:sz w:val="16"/>
                <w:szCs w:val="16"/>
              </w:rPr>
              <w:t>5</w:t>
            </w:r>
          </w:p>
        </w:tc>
        <w:tc>
          <w:tcPr>
            <w:tcW w:w="479" w:type="pct"/>
          </w:tcPr>
          <w:p w14:paraId="58DC0B10" w14:textId="77777777" w:rsidR="002D4EC6" w:rsidRPr="004A3361" w:rsidRDefault="002D4EC6" w:rsidP="002D4EC6">
            <w:pPr>
              <w:jc w:val="both"/>
              <w:rPr>
                <w:sz w:val="16"/>
                <w:szCs w:val="16"/>
              </w:rPr>
            </w:pPr>
            <w:r w:rsidRPr="004A3361">
              <w:rPr>
                <w:sz w:val="16"/>
                <w:szCs w:val="16"/>
              </w:rPr>
              <w:t>5</w:t>
            </w:r>
          </w:p>
        </w:tc>
        <w:tc>
          <w:tcPr>
            <w:tcW w:w="479" w:type="pct"/>
          </w:tcPr>
          <w:p w14:paraId="0CA13FB4" w14:textId="37BB3A77" w:rsidR="002D4EC6" w:rsidRPr="004A3361" w:rsidRDefault="002D4EC6" w:rsidP="002D4EC6">
            <w:pPr>
              <w:jc w:val="both"/>
              <w:rPr>
                <w:sz w:val="16"/>
                <w:szCs w:val="16"/>
              </w:rPr>
            </w:pPr>
            <w:r w:rsidRPr="004A3361">
              <w:rPr>
                <w:sz w:val="16"/>
                <w:szCs w:val="16"/>
              </w:rPr>
              <w:t>5</w:t>
            </w:r>
          </w:p>
        </w:tc>
        <w:tc>
          <w:tcPr>
            <w:tcW w:w="479" w:type="pct"/>
            <w:tcBorders>
              <w:bottom w:val="single" w:sz="4" w:space="0" w:color="auto"/>
            </w:tcBorders>
            <w:shd w:val="clear" w:color="auto" w:fill="auto"/>
          </w:tcPr>
          <w:p w14:paraId="21159C88" w14:textId="3A8136F8" w:rsidR="002D4EC6" w:rsidRPr="004A3361" w:rsidRDefault="002D4EC6" w:rsidP="002D4EC6">
            <w:pPr>
              <w:jc w:val="both"/>
              <w:rPr>
                <w:sz w:val="16"/>
                <w:szCs w:val="16"/>
              </w:rPr>
            </w:pPr>
            <w:r w:rsidRPr="004A3361">
              <w:rPr>
                <w:sz w:val="16"/>
                <w:szCs w:val="16"/>
              </w:rPr>
              <w:t>4</w:t>
            </w:r>
          </w:p>
        </w:tc>
        <w:tc>
          <w:tcPr>
            <w:tcW w:w="480" w:type="pct"/>
            <w:tcBorders>
              <w:bottom w:val="single" w:sz="4" w:space="0" w:color="auto"/>
            </w:tcBorders>
            <w:shd w:val="clear" w:color="auto" w:fill="auto"/>
          </w:tcPr>
          <w:p w14:paraId="5522D377" w14:textId="46A6A7F5" w:rsidR="002D4EC6" w:rsidRPr="004A3361" w:rsidRDefault="002D4EC6" w:rsidP="002D4EC6">
            <w:pPr>
              <w:jc w:val="both"/>
              <w:rPr>
                <w:sz w:val="16"/>
                <w:szCs w:val="16"/>
              </w:rPr>
            </w:pPr>
            <w:r w:rsidRPr="004A3361">
              <w:rPr>
                <w:sz w:val="16"/>
                <w:szCs w:val="16"/>
              </w:rPr>
              <w:t>4</w:t>
            </w:r>
          </w:p>
        </w:tc>
        <w:tc>
          <w:tcPr>
            <w:tcW w:w="477" w:type="pct"/>
            <w:tcBorders>
              <w:bottom w:val="single" w:sz="4" w:space="0" w:color="auto"/>
            </w:tcBorders>
            <w:shd w:val="clear" w:color="auto" w:fill="auto"/>
          </w:tcPr>
          <w:p w14:paraId="1979F21A" w14:textId="706B52DD" w:rsidR="002D4EC6" w:rsidRPr="004A3361" w:rsidRDefault="002D4EC6" w:rsidP="002D4EC6">
            <w:pPr>
              <w:jc w:val="both"/>
              <w:rPr>
                <w:sz w:val="16"/>
                <w:szCs w:val="16"/>
              </w:rPr>
            </w:pPr>
            <w:r w:rsidRPr="004A3361">
              <w:rPr>
                <w:sz w:val="16"/>
                <w:szCs w:val="16"/>
              </w:rPr>
              <w:t>10</w:t>
            </w:r>
          </w:p>
        </w:tc>
        <w:tc>
          <w:tcPr>
            <w:tcW w:w="476" w:type="pct"/>
            <w:tcBorders>
              <w:bottom w:val="single" w:sz="4" w:space="0" w:color="auto"/>
            </w:tcBorders>
            <w:shd w:val="clear" w:color="auto" w:fill="auto"/>
          </w:tcPr>
          <w:p w14:paraId="5581C05E" w14:textId="4E390E02" w:rsidR="002D4EC6" w:rsidRPr="004A3361" w:rsidRDefault="002D4EC6" w:rsidP="002D4EC6">
            <w:pPr>
              <w:jc w:val="both"/>
              <w:rPr>
                <w:sz w:val="16"/>
                <w:szCs w:val="16"/>
              </w:rPr>
            </w:pPr>
            <w:r w:rsidRPr="004A3361">
              <w:rPr>
                <w:sz w:val="16"/>
                <w:szCs w:val="16"/>
              </w:rPr>
              <w:t>10</w:t>
            </w:r>
          </w:p>
        </w:tc>
        <w:tc>
          <w:tcPr>
            <w:tcW w:w="475" w:type="pct"/>
            <w:tcBorders>
              <w:bottom w:val="single" w:sz="4" w:space="0" w:color="auto"/>
            </w:tcBorders>
            <w:shd w:val="thinHorzStripe" w:color="auto" w:fill="auto"/>
          </w:tcPr>
          <w:p w14:paraId="0B09CA4D" w14:textId="375DDC7B" w:rsidR="002D4EC6" w:rsidRPr="004A3361" w:rsidRDefault="002D4EC6" w:rsidP="002D4EC6">
            <w:pPr>
              <w:jc w:val="both"/>
              <w:rPr>
                <w:sz w:val="16"/>
                <w:szCs w:val="16"/>
              </w:rPr>
            </w:pPr>
            <w:r w:rsidRPr="004A3361">
              <w:rPr>
                <w:sz w:val="16"/>
                <w:szCs w:val="16"/>
              </w:rPr>
              <w:t>11</w:t>
            </w:r>
          </w:p>
        </w:tc>
        <w:tc>
          <w:tcPr>
            <w:tcW w:w="475" w:type="pct"/>
            <w:tcBorders>
              <w:bottom w:val="single" w:sz="4" w:space="0" w:color="auto"/>
            </w:tcBorders>
            <w:shd w:val="thinHorzStripe" w:color="auto" w:fill="auto"/>
          </w:tcPr>
          <w:p w14:paraId="672B25D3" w14:textId="7348AA23" w:rsidR="002D4EC6" w:rsidRPr="004A3361" w:rsidRDefault="002D4EC6" w:rsidP="002D4EC6">
            <w:pPr>
              <w:jc w:val="both"/>
              <w:rPr>
                <w:sz w:val="16"/>
                <w:szCs w:val="16"/>
              </w:rPr>
            </w:pPr>
            <w:r w:rsidRPr="004A3361">
              <w:rPr>
                <w:sz w:val="16"/>
                <w:szCs w:val="16"/>
              </w:rPr>
              <w:t>11</w:t>
            </w:r>
          </w:p>
        </w:tc>
      </w:tr>
      <w:tr w:rsidR="002D4EC6" w:rsidRPr="004A3361" w14:paraId="697F42DF" w14:textId="0E25A928" w:rsidTr="00F86C51">
        <w:trPr>
          <w:trHeight w:val="374"/>
        </w:trPr>
        <w:tc>
          <w:tcPr>
            <w:tcW w:w="1180" w:type="pct"/>
          </w:tcPr>
          <w:p w14:paraId="7D596D33" w14:textId="77777777" w:rsidR="002D4EC6" w:rsidRPr="004A3361" w:rsidRDefault="002D4EC6" w:rsidP="002D4EC6">
            <w:pPr>
              <w:jc w:val="both"/>
              <w:rPr>
                <w:sz w:val="16"/>
                <w:szCs w:val="16"/>
              </w:rPr>
            </w:pPr>
            <w:r w:rsidRPr="004A3361">
              <w:rPr>
                <w:sz w:val="16"/>
                <w:szCs w:val="16"/>
              </w:rPr>
              <w:lastRenderedPageBreak/>
              <w:t>6</w:t>
            </w:r>
          </w:p>
        </w:tc>
        <w:tc>
          <w:tcPr>
            <w:tcW w:w="479" w:type="pct"/>
          </w:tcPr>
          <w:p w14:paraId="6ABF424C" w14:textId="77777777" w:rsidR="002D4EC6" w:rsidRPr="004A3361" w:rsidRDefault="002D4EC6" w:rsidP="002D4EC6">
            <w:pPr>
              <w:jc w:val="both"/>
              <w:rPr>
                <w:sz w:val="16"/>
                <w:szCs w:val="16"/>
              </w:rPr>
            </w:pPr>
            <w:r w:rsidRPr="004A3361">
              <w:rPr>
                <w:sz w:val="16"/>
                <w:szCs w:val="16"/>
              </w:rPr>
              <w:t>6</w:t>
            </w:r>
          </w:p>
        </w:tc>
        <w:tc>
          <w:tcPr>
            <w:tcW w:w="479" w:type="pct"/>
          </w:tcPr>
          <w:p w14:paraId="465F58B7" w14:textId="4374F30F" w:rsidR="002D4EC6" w:rsidRPr="004A3361" w:rsidRDefault="002D4EC6" w:rsidP="002D4EC6">
            <w:pPr>
              <w:jc w:val="both"/>
              <w:rPr>
                <w:sz w:val="16"/>
                <w:szCs w:val="16"/>
              </w:rPr>
            </w:pPr>
            <w:r w:rsidRPr="004A3361">
              <w:rPr>
                <w:sz w:val="16"/>
                <w:szCs w:val="16"/>
              </w:rPr>
              <w:t>6</w:t>
            </w:r>
          </w:p>
        </w:tc>
        <w:tc>
          <w:tcPr>
            <w:tcW w:w="479" w:type="pct"/>
            <w:tcBorders>
              <w:bottom w:val="single" w:sz="4" w:space="0" w:color="auto"/>
            </w:tcBorders>
            <w:shd w:val="clear" w:color="auto" w:fill="auto"/>
          </w:tcPr>
          <w:p w14:paraId="52DB4F07" w14:textId="07305EB9" w:rsidR="002D4EC6" w:rsidRPr="004A3361" w:rsidRDefault="002D4EC6" w:rsidP="002D4EC6">
            <w:pPr>
              <w:jc w:val="both"/>
              <w:rPr>
                <w:sz w:val="16"/>
                <w:szCs w:val="16"/>
              </w:rPr>
            </w:pPr>
            <w:r w:rsidRPr="004A3361">
              <w:rPr>
                <w:sz w:val="16"/>
                <w:szCs w:val="16"/>
              </w:rPr>
              <w:t>7</w:t>
            </w:r>
          </w:p>
        </w:tc>
        <w:tc>
          <w:tcPr>
            <w:tcW w:w="480" w:type="pct"/>
            <w:shd w:val="clear" w:color="auto" w:fill="auto"/>
          </w:tcPr>
          <w:p w14:paraId="4273A49F" w14:textId="74AF683F" w:rsidR="002D4EC6" w:rsidRPr="004A3361" w:rsidRDefault="002D4EC6" w:rsidP="002D4EC6">
            <w:pPr>
              <w:jc w:val="both"/>
              <w:rPr>
                <w:sz w:val="16"/>
                <w:szCs w:val="16"/>
              </w:rPr>
            </w:pPr>
            <w:r w:rsidRPr="004A3361">
              <w:rPr>
                <w:sz w:val="16"/>
                <w:szCs w:val="16"/>
              </w:rPr>
              <w:t>7</w:t>
            </w:r>
          </w:p>
        </w:tc>
        <w:tc>
          <w:tcPr>
            <w:tcW w:w="477" w:type="pct"/>
            <w:tcBorders>
              <w:bottom w:val="single" w:sz="4" w:space="0" w:color="auto"/>
            </w:tcBorders>
            <w:shd w:val="thinHorzStripe" w:color="auto" w:fill="auto"/>
          </w:tcPr>
          <w:p w14:paraId="011B7112" w14:textId="6056E3FD" w:rsidR="002D4EC6" w:rsidRPr="004A3361" w:rsidRDefault="002D4EC6" w:rsidP="002D4EC6">
            <w:pPr>
              <w:jc w:val="both"/>
              <w:rPr>
                <w:sz w:val="16"/>
                <w:szCs w:val="16"/>
              </w:rPr>
            </w:pPr>
            <w:r w:rsidRPr="004A3361">
              <w:rPr>
                <w:sz w:val="16"/>
                <w:szCs w:val="16"/>
              </w:rPr>
              <w:t>1</w:t>
            </w:r>
          </w:p>
        </w:tc>
        <w:tc>
          <w:tcPr>
            <w:tcW w:w="476" w:type="pct"/>
            <w:tcBorders>
              <w:bottom w:val="single" w:sz="4" w:space="0" w:color="auto"/>
            </w:tcBorders>
            <w:shd w:val="thinHorzStripe" w:color="auto" w:fill="auto"/>
          </w:tcPr>
          <w:p w14:paraId="42A70DE7" w14:textId="7DDB3F42" w:rsidR="002D4EC6" w:rsidRPr="004A3361" w:rsidRDefault="002D4EC6" w:rsidP="002D4EC6">
            <w:pPr>
              <w:jc w:val="both"/>
              <w:rPr>
                <w:sz w:val="16"/>
                <w:szCs w:val="16"/>
              </w:rPr>
            </w:pPr>
            <w:r w:rsidRPr="004A3361">
              <w:rPr>
                <w:sz w:val="16"/>
                <w:szCs w:val="16"/>
              </w:rPr>
              <w:t>1</w:t>
            </w:r>
          </w:p>
        </w:tc>
        <w:tc>
          <w:tcPr>
            <w:tcW w:w="475" w:type="pct"/>
            <w:shd w:val="thinDiagCross" w:color="auto" w:fill="auto"/>
          </w:tcPr>
          <w:p w14:paraId="128E4112" w14:textId="26E03CC4" w:rsidR="002D4EC6" w:rsidRPr="004A3361" w:rsidRDefault="002D4EC6" w:rsidP="002D4EC6">
            <w:pPr>
              <w:jc w:val="both"/>
              <w:rPr>
                <w:sz w:val="16"/>
                <w:szCs w:val="16"/>
              </w:rPr>
            </w:pPr>
            <w:r w:rsidRPr="004A3361">
              <w:rPr>
                <w:sz w:val="16"/>
                <w:szCs w:val="16"/>
              </w:rPr>
              <w:t>0</w:t>
            </w:r>
          </w:p>
        </w:tc>
        <w:tc>
          <w:tcPr>
            <w:tcW w:w="475" w:type="pct"/>
            <w:shd w:val="thinDiagCross" w:color="auto" w:fill="auto"/>
          </w:tcPr>
          <w:p w14:paraId="55D716EE" w14:textId="45B3E5CB" w:rsidR="002D4EC6" w:rsidRPr="004A3361" w:rsidRDefault="002D4EC6" w:rsidP="002D4EC6">
            <w:pPr>
              <w:jc w:val="both"/>
              <w:rPr>
                <w:sz w:val="16"/>
                <w:szCs w:val="16"/>
              </w:rPr>
            </w:pPr>
            <w:r w:rsidRPr="004A3361">
              <w:rPr>
                <w:sz w:val="16"/>
                <w:szCs w:val="16"/>
              </w:rPr>
              <w:t>0</w:t>
            </w:r>
          </w:p>
        </w:tc>
      </w:tr>
      <w:tr w:rsidR="002D4EC6" w:rsidRPr="004A3361" w14:paraId="57F052E9" w14:textId="18B3EE70" w:rsidTr="00F86C51">
        <w:trPr>
          <w:trHeight w:val="50"/>
        </w:trPr>
        <w:tc>
          <w:tcPr>
            <w:tcW w:w="1180" w:type="pct"/>
          </w:tcPr>
          <w:p w14:paraId="5235606B" w14:textId="77777777" w:rsidR="002D4EC6" w:rsidRPr="004A3361" w:rsidRDefault="002D4EC6" w:rsidP="002D4EC6">
            <w:pPr>
              <w:jc w:val="both"/>
              <w:rPr>
                <w:sz w:val="16"/>
                <w:szCs w:val="16"/>
              </w:rPr>
            </w:pPr>
            <w:r w:rsidRPr="004A3361">
              <w:rPr>
                <w:sz w:val="16"/>
                <w:szCs w:val="16"/>
              </w:rPr>
              <w:t>7</w:t>
            </w:r>
          </w:p>
        </w:tc>
        <w:tc>
          <w:tcPr>
            <w:tcW w:w="479" w:type="pct"/>
          </w:tcPr>
          <w:p w14:paraId="64C0C8ED" w14:textId="77777777" w:rsidR="002D4EC6" w:rsidRPr="004A3361" w:rsidRDefault="002D4EC6" w:rsidP="002D4EC6">
            <w:pPr>
              <w:jc w:val="both"/>
              <w:rPr>
                <w:sz w:val="16"/>
                <w:szCs w:val="16"/>
              </w:rPr>
            </w:pPr>
            <w:r w:rsidRPr="004A3361">
              <w:rPr>
                <w:sz w:val="16"/>
                <w:szCs w:val="16"/>
              </w:rPr>
              <w:t>7</w:t>
            </w:r>
          </w:p>
        </w:tc>
        <w:tc>
          <w:tcPr>
            <w:tcW w:w="479" w:type="pct"/>
          </w:tcPr>
          <w:p w14:paraId="52E9270E" w14:textId="476FD4F8" w:rsidR="002D4EC6" w:rsidRPr="004A3361" w:rsidRDefault="002D4EC6" w:rsidP="002D4EC6">
            <w:pPr>
              <w:jc w:val="both"/>
              <w:rPr>
                <w:sz w:val="16"/>
                <w:szCs w:val="16"/>
              </w:rPr>
            </w:pPr>
            <w:r w:rsidRPr="004A3361">
              <w:rPr>
                <w:sz w:val="16"/>
                <w:szCs w:val="16"/>
              </w:rPr>
              <w:t>7</w:t>
            </w:r>
          </w:p>
        </w:tc>
        <w:tc>
          <w:tcPr>
            <w:tcW w:w="479" w:type="pct"/>
            <w:shd w:val="clear" w:color="auto" w:fill="auto"/>
          </w:tcPr>
          <w:p w14:paraId="558C20B2" w14:textId="7737FE7B" w:rsidR="002D4EC6" w:rsidRPr="004A3361" w:rsidRDefault="002D4EC6" w:rsidP="002D4EC6">
            <w:pPr>
              <w:jc w:val="both"/>
              <w:rPr>
                <w:sz w:val="16"/>
                <w:szCs w:val="16"/>
              </w:rPr>
            </w:pPr>
            <w:r w:rsidRPr="004A3361">
              <w:rPr>
                <w:sz w:val="16"/>
                <w:szCs w:val="16"/>
              </w:rPr>
              <w:t>6</w:t>
            </w:r>
          </w:p>
        </w:tc>
        <w:tc>
          <w:tcPr>
            <w:tcW w:w="480" w:type="pct"/>
            <w:shd w:val="clear" w:color="auto" w:fill="auto"/>
          </w:tcPr>
          <w:p w14:paraId="7BCF39FB" w14:textId="7C58B1C8" w:rsidR="002D4EC6" w:rsidRPr="004A3361" w:rsidRDefault="002D4EC6" w:rsidP="002D4EC6">
            <w:pPr>
              <w:jc w:val="both"/>
              <w:rPr>
                <w:sz w:val="16"/>
                <w:szCs w:val="16"/>
              </w:rPr>
            </w:pPr>
            <w:r w:rsidRPr="004A3361">
              <w:rPr>
                <w:sz w:val="16"/>
                <w:szCs w:val="16"/>
              </w:rPr>
              <w:t>6</w:t>
            </w:r>
          </w:p>
        </w:tc>
        <w:tc>
          <w:tcPr>
            <w:tcW w:w="477" w:type="pct"/>
            <w:shd w:val="thinDiagCross" w:color="auto" w:fill="auto"/>
          </w:tcPr>
          <w:p w14:paraId="7556B9B3" w14:textId="00755CEC" w:rsidR="002D4EC6" w:rsidRPr="004A3361" w:rsidRDefault="002D4EC6" w:rsidP="002D4EC6">
            <w:pPr>
              <w:jc w:val="both"/>
              <w:rPr>
                <w:sz w:val="16"/>
                <w:szCs w:val="16"/>
              </w:rPr>
            </w:pPr>
            <w:r w:rsidRPr="004A3361">
              <w:rPr>
                <w:sz w:val="16"/>
                <w:szCs w:val="16"/>
              </w:rPr>
              <w:t>0</w:t>
            </w:r>
          </w:p>
        </w:tc>
        <w:tc>
          <w:tcPr>
            <w:tcW w:w="476" w:type="pct"/>
            <w:shd w:val="thinDiagCross" w:color="auto" w:fill="auto"/>
          </w:tcPr>
          <w:p w14:paraId="0544802B" w14:textId="5F16D3B1" w:rsidR="002D4EC6" w:rsidRPr="004A3361" w:rsidRDefault="002D4EC6" w:rsidP="002D4EC6">
            <w:pPr>
              <w:jc w:val="both"/>
              <w:rPr>
                <w:sz w:val="16"/>
                <w:szCs w:val="16"/>
              </w:rPr>
            </w:pPr>
            <w:r w:rsidRPr="004A3361">
              <w:rPr>
                <w:sz w:val="16"/>
                <w:szCs w:val="16"/>
              </w:rPr>
              <w:t>0</w:t>
            </w:r>
          </w:p>
        </w:tc>
        <w:tc>
          <w:tcPr>
            <w:tcW w:w="475" w:type="pct"/>
          </w:tcPr>
          <w:p w14:paraId="14E7886F" w14:textId="0387FC21" w:rsidR="002D4EC6" w:rsidRPr="004A3361" w:rsidRDefault="002D4EC6" w:rsidP="002D4EC6">
            <w:pPr>
              <w:jc w:val="both"/>
              <w:rPr>
                <w:sz w:val="16"/>
                <w:szCs w:val="16"/>
              </w:rPr>
            </w:pPr>
            <w:r w:rsidRPr="004A3361">
              <w:rPr>
                <w:sz w:val="16"/>
                <w:szCs w:val="16"/>
              </w:rPr>
              <w:t>1</w:t>
            </w:r>
          </w:p>
        </w:tc>
        <w:tc>
          <w:tcPr>
            <w:tcW w:w="475" w:type="pct"/>
          </w:tcPr>
          <w:p w14:paraId="49CF0DF6" w14:textId="218377F0" w:rsidR="002D4EC6" w:rsidRPr="004A3361" w:rsidRDefault="002D4EC6" w:rsidP="002D4EC6">
            <w:pPr>
              <w:jc w:val="both"/>
              <w:rPr>
                <w:sz w:val="16"/>
                <w:szCs w:val="16"/>
              </w:rPr>
            </w:pPr>
            <w:r w:rsidRPr="004A3361">
              <w:rPr>
                <w:sz w:val="16"/>
                <w:szCs w:val="16"/>
              </w:rPr>
              <w:t>1</w:t>
            </w:r>
          </w:p>
        </w:tc>
      </w:tr>
      <w:tr w:rsidR="002D4EC6" w:rsidRPr="004A3361" w14:paraId="25084ACF" w14:textId="4C9F01A5" w:rsidTr="002D4EC6">
        <w:tc>
          <w:tcPr>
            <w:tcW w:w="1180" w:type="pct"/>
          </w:tcPr>
          <w:p w14:paraId="39A990E2" w14:textId="77777777" w:rsidR="002D4EC6" w:rsidRPr="004A3361" w:rsidRDefault="002D4EC6" w:rsidP="002D4EC6">
            <w:pPr>
              <w:jc w:val="both"/>
              <w:rPr>
                <w:sz w:val="16"/>
                <w:szCs w:val="16"/>
              </w:rPr>
            </w:pPr>
            <w:r w:rsidRPr="004A3361">
              <w:rPr>
                <w:sz w:val="16"/>
                <w:szCs w:val="16"/>
              </w:rPr>
              <w:t>8</w:t>
            </w:r>
          </w:p>
        </w:tc>
        <w:tc>
          <w:tcPr>
            <w:tcW w:w="479" w:type="pct"/>
          </w:tcPr>
          <w:p w14:paraId="3927F895" w14:textId="77777777" w:rsidR="002D4EC6" w:rsidRPr="004A3361" w:rsidRDefault="002D4EC6" w:rsidP="002D4EC6">
            <w:pPr>
              <w:jc w:val="both"/>
              <w:rPr>
                <w:sz w:val="16"/>
                <w:szCs w:val="16"/>
              </w:rPr>
            </w:pPr>
            <w:r w:rsidRPr="004A3361">
              <w:rPr>
                <w:sz w:val="16"/>
                <w:szCs w:val="16"/>
              </w:rPr>
              <w:t>8</w:t>
            </w:r>
          </w:p>
        </w:tc>
        <w:tc>
          <w:tcPr>
            <w:tcW w:w="479" w:type="pct"/>
          </w:tcPr>
          <w:p w14:paraId="4D7834BC" w14:textId="3CDF9952" w:rsidR="002D4EC6" w:rsidRPr="004A3361" w:rsidRDefault="002D4EC6" w:rsidP="002D4EC6">
            <w:pPr>
              <w:jc w:val="both"/>
              <w:rPr>
                <w:sz w:val="16"/>
                <w:szCs w:val="16"/>
              </w:rPr>
            </w:pPr>
            <w:r w:rsidRPr="004A3361">
              <w:rPr>
                <w:sz w:val="16"/>
                <w:szCs w:val="16"/>
              </w:rPr>
              <w:t>8</w:t>
            </w:r>
          </w:p>
        </w:tc>
        <w:tc>
          <w:tcPr>
            <w:tcW w:w="479" w:type="pct"/>
          </w:tcPr>
          <w:p w14:paraId="178BEA83" w14:textId="13E2F4C8" w:rsidR="002D4EC6" w:rsidRPr="004A3361" w:rsidRDefault="002D4EC6" w:rsidP="002D4EC6">
            <w:pPr>
              <w:jc w:val="both"/>
              <w:rPr>
                <w:sz w:val="16"/>
                <w:szCs w:val="16"/>
              </w:rPr>
            </w:pPr>
            <w:r w:rsidRPr="004A3361">
              <w:rPr>
                <w:sz w:val="16"/>
                <w:szCs w:val="16"/>
              </w:rPr>
              <w:t>9</w:t>
            </w:r>
          </w:p>
        </w:tc>
        <w:tc>
          <w:tcPr>
            <w:tcW w:w="480" w:type="pct"/>
          </w:tcPr>
          <w:p w14:paraId="6DB071BD" w14:textId="07CFA4BE" w:rsidR="002D4EC6" w:rsidRPr="004A3361" w:rsidRDefault="002D4EC6" w:rsidP="002D4EC6">
            <w:pPr>
              <w:jc w:val="both"/>
              <w:rPr>
                <w:sz w:val="16"/>
                <w:szCs w:val="16"/>
              </w:rPr>
            </w:pPr>
            <w:r w:rsidRPr="004A3361">
              <w:rPr>
                <w:sz w:val="16"/>
                <w:szCs w:val="16"/>
              </w:rPr>
              <w:t>9</w:t>
            </w:r>
          </w:p>
        </w:tc>
        <w:tc>
          <w:tcPr>
            <w:tcW w:w="477" w:type="pct"/>
          </w:tcPr>
          <w:p w14:paraId="317BFD8C" w14:textId="317A6E73" w:rsidR="002D4EC6" w:rsidRPr="004A3361" w:rsidRDefault="002D4EC6" w:rsidP="002D4EC6">
            <w:pPr>
              <w:jc w:val="both"/>
              <w:rPr>
                <w:sz w:val="16"/>
                <w:szCs w:val="16"/>
              </w:rPr>
            </w:pPr>
            <w:r w:rsidRPr="004A3361">
              <w:rPr>
                <w:sz w:val="16"/>
                <w:szCs w:val="16"/>
              </w:rPr>
              <w:t>3</w:t>
            </w:r>
          </w:p>
        </w:tc>
        <w:tc>
          <w:tcPr>
            <w:tcW w:w="476" w:type="pct"/>
          </w:tcPr>
          <w:p w14:paraId="6963053C" w14:textId="09C40BF0" w:rsidR="002D4EC6" w:rsidRPr="004A3361" w:rsidRDefault="002D4EC6" w:rsidP="002D4EC6">
            <w:pPr>
              <w:jc w:val="both"/>
              <w:rPr>
                <w:sz w:val="16"/>
                <w:szCs w:val="16"/>
              </w:rPr>
            </w:pPr>
            <w:r w:rsidRPr="004A3361">
              <w:rPr>
                <w:sz w:val="16"/>
                <w:szCs w:val="16"/>
              </w:rPr>
              <w:t>3</w:t>
            </w:r>
          </w:p>
        </w:tc>
        <w:tc>
          <w:tcPr>
            <w:tcW w:w="475" w:type="pct"/>
          </w:tcPr>
          <w:p w14:paraId="4072C792" w14:textId="12E03810" w:rsidR="002D4EC6" w:rsidRPr="004A3361" w:rsidRDefault="002D4EC6" w:rsidP="002D4EC6">
            <w:pPr>
              <w:jc w:val="both"/>
              <w:rPr>
                <w:sz w:val="16"/>
                <w:szCs w:val="16"/>
              </w:rPr>
            </w:pPr>
            <w:r w:rsidRPr="004A3361">
              <w:rPr>
                <w:sz w:val="16"/>
                <w:szCs w:val="16"/>
              </w:rPr>
              <w:t>2</w:t>
            </w:r>
          </w:p>
        </w:tc>
        <w:tc>
          <w:tcPr>
            <w:tcW w:w="475" w:type="pct"/>
          </w:tcPr>
          <w:p w14:paraId="0B0F06E3" w14:textId="4B9CE7D6" w:rsidR="002D4EC6" w:rsidRPr="004A3361" w:rsidRDefault="002D4EC6" w:rsidP="002D4EC6">
            <w:pPr>
              <w:jc w:val="both"/>
              <w:rPr>
                <w:sz w:val="16"/>
                <w:szCs w:val="16"/>
              </w:rPr>
            </w:pPr>
            <w:r w:rsidRPr="004A3361">
              <w:rPr>
                <w:sz w:val="16"/>
                <w:szCs w:val="16"/>
              </w:rPr>
              <w:t>2</w:t>
            </w:r>
          </w:p>
        </w:tc>
      </w:tr>
      <w:tr w:rsidR="002D4EC6" w:rsidRPr="004A3361" w14:paraId="785E8F3C" w14:textId="5B5C9B52" w:rsidTr="002D4EC6">
        <w:tc>
          <w:tcPr>
            <w:tcW w:w="1180" w:type="pct"/>
          </w:tcPr>
          <w:p w14:paraId="4A2AB772" w14:textId="77777777" w:rsidR="002D4EC6" w:rsidRPr="004A3361" w:rsidRDefault="002D4EC6" w:rsidP="002D4EC6">
            <w:pPr>
              <w:jc w:val="both"/>
              <w:rPr>
                <w:sz w:val="16"/>
                <w:szCs w:val="16"/>
              </w:rPr>
            </w:pPr>
            <w:r w:rsidRPr="004A3361">
              <w:rPr>
                <w:sz w:val="16"/>
                <w:szCs w:val="16"/>
              </w:rPr>
              <w:t>9</w:t>
            </w:r>
          </w:p>
        </w:tc>
        <w:tc>
          <w:tcPr>
            <w:tcW w:w="479" w:type="pct"/>
          </w:tcPr>
          <w:p w14:paraId="63CC7EDB" w14:textId="77777777" w:rsidR="002D4EC6" w:rsidRPr="004A3361" w:rsidRDefault="002D4EC6" w:rsidP="002D4EC6">
            <w:pPr>
              <w:jc w:val="both"/>
              <w:rPr>
                <w:sz w:val="16"/>
                <w:szCs w:val="16"/>
              </w:rPr>
            </w:pPr>
            <w:r w:rsidRPr="004A3361">
              <w:rPr>
                <w:sz w:val="16"/>
                <w:szCs w:val="16"/>
              </w:rPr>
              <w:t>9</w:t>
            </w:r>
          </w:p>
        </w:tc>
        <w:tc>
          <w:tcPr>
            <w:tcW w:w="479" w:type="pct"/>
          </w:tcPr>
          <w:p w14:paraId="372B8DB9" w14:textId="364FFAE7" w:rsidR="002D4EC6" w:rsidRPr="004A3361" w:rsidRDefault="002D4EC6" w:rsidP="002D4EC6">
            <w:pPr>
              <w:jc w:val="both"/>
              <w:rPr>
                <w:sz w:val="16"/>
                <w:szCs w:val="16"/>
              </w:rPr>
            </w:pPr>
            <w:r w:rsidRPr="004A3361">
              <w:rPr>
                <w:sz w:val="16"/>
                <w:szCs w:val="16"/>
              </w:rPr>
              <w:t>9</w:t>
            </w:r>
          </w:p>
        </w:tc>
        <w:tc>
          <w:tcPr>
            <w:tcW w:w="479" w:type="pct"/>
          </w:tcPr>
          <w:p w14:paraId="1CE8B6D8" w14:textId="0A38AE72" w:rsidR="002D4EC6" w:rsidRPr="004A3361" w:rsidRDefault="002D4EC6" w:rsidP="002D4EC6">
            <w:pPr>
              <w:jc w:val="both"/>
              <w:rPr>
                <w:sz w:val="16"/>
                <w:szCs w:val="16"/>
              </w:rPr>
            </w:pPr>
            <w:r w:rsidRPr="004A3361">
              <w:rPr>
                <w:sz w:val="16"/>
                <w:szCs w:val="16"/>
              </w:rPr>
              <w:t>8</w:t>
            </w:r>
          </w:p>
        </w:tc>
        <w:tc>
          <w:tcPr>
            <w:tcW w:w="480" w:type="pct"/>
          </w:tcPr>
          <w:p w14:paraId="26BB3EA2" w14:textId="5EC74B09" w:rsidR="002D4EC6" w:rsidRPr="004A3361" w:rsidRDefault="002D4EC6" w:rsidP="002D4EC6">
            <w:pPr>
              <w:jc w:val="both"/>
              <w:rPr>
                <w:sz w:val="16"/>
                <w:szCs w:val="16"/>
              </w:rPr>
            </w:pPr>
            <w:r w:rsidRPr="004A3361">
              <w:rPr>
                <w:sz w:val="16"/>
                <w:szCs w:val="16"/>
              </w:rPr>
              <w:t>8</w:t>
            </w:r>
          </w:p>
        </w:tc>
        <w:tc>
          <w:tcPr>
            <w:tcW w:w="477" w:type="pct"/>
          </w:tcPr>
          <w:p w14:paraId="39F145E2" w14:textId="40EC0BC5" w:rsidR="002D4EC6" w:rsidRPr="004A3361" w:rsidRDefault="002D4EC6" w:rsidP="002D4EC6">
            <w:pPr>
              <w:jc w:val="both"/>
              <w:rPr>
                <w:sz w:val="16"/>
                <w:szCs w:val="16"/>
              </w:rPr>
            </w:pPr>
            <w:r w:rsidRPr="004A3361">
              <w:rPr>
                <w:sz w:val="16"/>
                <w:szCs w:val="16"/>
              </w:rPr>
              <w:t>2</w:t>
            </w:r>
          </w:p>
        </w:tc>
        <w:tc>
          <w:tcPr>
            <w:tcW w:w="476" w:type="pct"/>
          </w:tcPr>
          <w:p w14:paraId="11F091E7" w14:textId="410AB979" w:rsidR="002D4EC6" w:rsidRPr="004A3361" w:rsidRDefault="002D4EC6" w:rsidP="002D4EC6">
            <w:pPr>
              <w:jc w:val="both"/>
              <w:rPr>
                <w:sz w:val="16"/>
                <w:szCs w:val="16"/>
              </w:rPr>
            </w:pPr>
            <w:r w:rsidRPr="004A3361">
              <w:rPr>
                <w:sz w:val="16"/>
                <w:szCs w:val="16"/>
              </w:rPr>
              <w:t>2</w:t>
            </w:r>
          </w:p>
        </w:tc>
        <w:tc>
          <w:tcPr>
            <w:tcW w:w="475" w:type="pct"/>
          </w:tcPr>
          <w:p w14:paraId="6B9F8E1A" w14:textId="3ED36886" w:rsidR="002D4EC6" w:rsidRPr="004A3361" w:rsidRDefault="002D4EC6" w:rsidP="002D4EC6">
            <w:pPr>
              <w:jc w:val="both"/>
              <w:rPr>
                <w:sz w:val="16"/>
                <w:szCs w:val="16"/>
              </w:rPr>
            </w:pPr>
            <w:r w:rsidRPr="004A3361">
              <w:rPr>
                <w:sz w:val="16"/>
                <w:szCs w:val="16"/>
              </w:rPr>
              <w:t>3</w:t>
            </w:r>
          </w:p>
        </w:tc>
        <w:tc>
          <w:tcPr>
            <w:tcW w:w="475" w:type="pct"/>
          </w:tcPr>
          <w:p w14:paraId="0ABF87D6" w14:textId="5D76D8AD" w:rsidR="002D4EC6" w:rsidRPr="004A3361" w:rsidRDefault="002D4EC6" w:rsidP="002D4EC6">
            <w:pPr>
              <w:jc w:val="both"/>
              <w:rPr>
                <w:sz w:val="16"/>
                <w:szCs w:val="16"/>
              </w:rPr>
            </w:pPr>
            <w:r w:rsidRPr="004A3361">
              <w:rPr>
                <w:sz w:val="16"/>
                <w:szCs w:val="16"/>
              </w:rPr>
              <w:t>3</w:t>
            </w:r>
          </w:p>
        </w:tc>
      </w:tr>
      <w:tr w:rsidR="002D4EC6" w:rsidRPr="004A3361" w14:paraId="04B8068F" w14:textId="4987EA21" w:rsidTr="002D4EC6">
        <w:tc>
          <w:tcPr>
            <w:tcW w:w="1180" w:type="pct"/>
          </w:tcPr>
          <w:p w14:paraId="5EA9EE73" w14:textId="77777777" w:rsidR="002D4EC6" w:rsidRPr="004A3361" w:rsidRDefault="002D4EC6" w:rsidP="00D7441E">
            <w:pPr>
              <w:jc w:val="both"/>
              <w:rPr>
                <w:sz w:val="16"/>
                <w:szCs w:val="16"/>
              </w:rPr>
            </w:pPr>
            <w:r w:rsidRPr="004A3361">
              <w:rPr>
                <w:sz w:val="16"/>
                <w:szCs w:val="16"/>
              </w:rPr>
              <w:t>10</w:t>
            </w:r>
          </w:p>
        </w:tc>
        <w:tc>
          <w:tcPr>
            <w:tcW w:w="479" w:type="pct"/>
          </w:tcPr>
          <w:p w14:paraId="382DA325" w14:textId="77777777" w:rsidR="002D4EC6" w:rsidRPr="004A3361" w:rsidRDefault="002D4EC6" w:rsidP="00D7441E">
            <w:pPr>
              <w:jc w:val="both"/>
              <w:rPr>
                <w:sz w:val="16"/>
                <w:szCs w:val="16"/>
              </w:rPr>
            </w:pPr>
            <w:r w:rsidRPr="004A3361">
              <w:rPr>
                <w:sz w:val="16"/>
                <w:szCs w:val="16"/>
              </w:rPr>
              <w:t>10</w:t>
            </w:r>
          </w:p>
        </w:tc>
        <w:tc>
          <w:tcPr>
            <w:tcW w:w="479" w:type="pct"/>
          </w:tcPr>
          <w:p w14:paraId="49D89576" w14:textId="77777777" w:rsidR="002D4EC6" w:rsidRPr="004A3361" w:rsidRDefault="002D4EC6" w:rsidP="00D7441E">
            <w:pPr>
              <w:jc w:val="both"/>
              <w:rPr>
                <w:sz w:val="16"/>
                <w:szCs w:val="16"/>
              </w:rPr>
            </w:pPr>
            <w:r w:rsidRPr="004A3361">
              <w:rPr>
                <w:sz w:val="16"/>
                <w:szCs w:val="16"/>
              </w:rPr>
              <w:t>11</w:t>
            </w:r>
          </w:p>
        </w:tc>
        <w:tc>
          <w:tcPr>
            <w:tcW w:w="479" w:type="pct"/>
          </w:tcPr>
          <w:p w14:paraId="14EAB39A" w14:textId="77777777" w:rsidR="002D4EC6" w:rsidRPr="004A3361" w:rsidRDefault="002D4EC6" w:rsidP="00D7441E">
            <w:pPr>
              <w:jc w:val="both"/>
              <w:rPr>
                <w:sz w:val="16"/>
                <w:szCs w:val="16"/>
              </w:rPr>
            </w:pPr>
            <w:r w:rsidRPr="004A3361">
              <w:rPr>
                <w:sz w:val="16"/>
                <w:szCs w:val="16"/>
              </w:rPr>
              <w:t>5</w:t>
            </w:r>
          </w:p>
        </w:tc>
        <w:tc>
          <w:tcPr>
            <w:tcW w:w="480" w:type="pct"/>
          </w:tcPr>
          <w:p w14:paraId="0AF8C55C" w14:textId="77777777" w:rsidR="002D4EC6" w:rsidRPr="004A3361" w:rsidRDefault="002D4EC6" w:rsidP="00D7441E">
            <w:pPr>
              <w:jc w:val="both"/>
              <w:rPr>
                <w:sz w:val="16"/>
                <w:szCs w:val="16"/>
              </w:rPr>
            </w:pPr>
            <w:r w:rsidRPr="004A3361">
              <w:rPr>
                <w:sz w:val="16"/>
                <w:szCs w:val="16"/>
              </w:rPr>
              <w:t>4</w:t>
            </w:r>
          </w:p>
        </w:tc>
        <w:tc>
          <w:tcPr>
            <w:tcW w:w="477" w:type="pct"/>
          </w:tcPr>
          <w:p w14:paraId="169264FE" w14:textId="77777777" w:rsidR="002D4EC6" w:rsidRPr="004A3361" w:rsidRDefault="002D4EC6" w:rsidP="00D7441E">
            <w:pPr>
              <w:jc w:val="both"/>
              <w:rPr>
                <w:sz w:val="16"/>
                <w:szCs w:val="16"/>
              </w:rPr>
            </w:pPr>
          </w:p>
        </w:tc>
        <w:tc>
          <w:tcPr>
            <w:tcW w:w="476" w:type="pct"/>
          </w:tcPr>
          <w:p w14:paraId="5A88E553" w14:textId="77777777" w:rsidR="002D4EC6" w:rsidRPr="004A3361" w:rsidRDefault="002D4EC6" w:rsidP="00D7441E">
            <w:pPr>
              <w:jc w:val="both"/>
              <w:rPr>
                <w:sz w:val="16"/>
                <w:szCs w:val="16"/>
              </w:rPr>
            </w:pPr>
          </w:p>
        </w:tc>
        <w:tc>
          <w:tcPr>
            <w:tcW w:w="475" w:type="pct"/>
          </w:tcPr>
          <w:p w14:paraId="6808547A" w14:textId="77777777" w:rsidR="002D4EC6" w:rsidRPr="004A3361" w:rsidRDefault="002D4EC6" w:rsidP="00D7441E">
            <w:pPr>
              <w:jc w:val="both"/>
              <w:rPr>
                <w:sz w:val="16"/>
                <w:szCs w:val="16"/>
              </w:rPr>
            </w:pPr>
          </w:p>
        </w:tc>
        <w:tc>
          <w:tcPr>
            <w:tcW w:w="475" w:type="pct"/>
          </w:tcPr>
          <w:p w14:paraId="7E2DC090" w14:textId="77777777" w:rsidR="002D4EC6" w:rsidRPr="004A3361" w:rsidRDefault="002D4EC6" w:rsidP="00D7441E">
            <w:pPr>
              <w:jc w:val="both"/>
              <w:rPr>
                <w:sz w:val="16"/>
                <w:szCs w:val="16"/>
              </w:rPr>
            </w:pPr>
          </w:p>
        </w:tc>
      </w:tr>
      <w:tr w:rsidR="002D4EC6" w:rsidRPr="004A3361" w14:paraId="0FA3B493" w14:textId="63DB4CB8" w:rsidTr="002D4EC6">
        <w:tc>
          <w:tcPr>
            <w:tcW w:w="1180" w:type="pct"/>
          </w:tcPr>
          <w:p w14:paraId="22E04EE7" w14:textId="77777777" w:rsidR="002D4EC6" w:rsidRPr="004A3361" w:rsidRDefault="002D4EC6" w:rsidP="00D7441E">
            <w:pPr>
              <w:jc w:val="both"/>
              <w:rPr>
                <w:sz w:val="16"/>
                <w:szCs w:val="16"/>
              </w:rPr>
            </w:pPr>
            <w:r w:rsidRPr="004A3361">
              <w:rPr>
                <w:sz w:val="16"/>
                <w:szCs w:val="16"/>
              </w:rPr>
              <w:t>11</w:t>
            </w:r>
          </w:p>
        </w:tc>
        <w:tc>
          <w:tcPr>
            <w:tcW w:w="479" w:type="pct"/>
          </w:tcPr>
          <w:p w14:paraId="123FBB2E" w14:textId="77777777" w:rsidR="002D4EC6" w:rsidRPr="004A3361" w:rsidRDefault="002D4EC6" w:rsidP="00D7441E">
            <w:pPr>
              <w:jc w:val="both"/>
              <w:rPr>
                <w:sz w:val="16"/>
                <w:szCs w:val="16"/>
              </w:rPr>
            </w:pPr>
            <w:r w:rsidRPr="004A3361">
              <w:rPr>
                <w:sz w:val="16"/>
                <w:szCs w:val="16"/>
              </w:rPr>
              <w:t>11</w:t>
            </w:r>
          </w:p>
        </w:tc>
        <w:tc>
          <w:tcPr>
            <w:tcW w:w="479" w:type="pct"/>
          </w:tcPr>
          <w:p w14:paraId="31FC7D39" w14:textId="77777777" w:rsidR="002D4EC6" w:rsidRPr="004A3361" w:rsidRDefault="002D4EC6" w:rsidP="00D7441E">
            <w:pPr>
              <w:jc w:val="both"/>
              <w:rPr>
                <w:sz w:val="16"/>
                <w:szCs w:val="16"/>
              </w:rPr>
            </w:pPr>
            <w:r w:rsidRPr="004A3361">
              <w:rPr>
                <w:sz w:val="16"/>
                <w:szCs w:val="16"/>
              </w:rPr>
              <w:t>10</w:t>
            </w:r>
          </w:p>
        </w:tc>
        <w:tc>
          <w:tcPr>
            <w:tcW w:w="479" w:type="pct"/>
          </w:tcPr>
          <w:p w14:paraId="3E5CBF4F" w14:textId="77777777" w:rsidR="002D4EC6" w:rsidRPr="004A3361" w:rsidRDefault="002D4EC6" w:rsidP="00D7441E">
            <w:pPr>
              <w:jc w:val="both"/>
              <w:rPr>
                <w:sz w:val="16"/>
                <w:szCs w:val="16"/>
              </w:rPr>
            </w:pPr>
            <w:r w:rsidRPr="004A3361">
              <w:rPr>
                <w:sz w:val="16"/>
                <w:szCs w:val="16"/>
              </w:rPr>
              <w:t>4</w:t>
            </w:r>
          </w:p>
        </w:tc>
        <w:tc>
          <w:tcPr>
            <w:tcW w:w="480" w:type="pct"/>
          </w:tcPr>
          <w:p w14:paraId="07241E1B" w14:textId="77777777" w:rsidR="002D4EC6" w:rsidRPr="004A3361" w:rsidRDefault="002D4EC6" w:rsidP="00D7441E">
            <w:pPr>
              <w:jc w:val="both"/>
              <w:rPr>
                <w:sz w:val="16"/>
                <w:szCs w:val="16"/>
              </w:rPr>
            </w:pPr>
            <w:r w:rsidRPr="004A3361">
              <w:rPr>
                <w:sz w:val="16"/>
                <w:szCs w:val="16"/>
              </w:rPr>
              <w:t>5</w:t>
            </w:r>
          </w:p>
        </w:tc>
        <w:tc>
          <w:tcPr>
            <w:tcW w:w="477" w:type="pct"/>
          </w:tcPr>
          <w:p w14:paraId="793BEE67" w14:textId="77777777" w:rsidR="002D4EC6" w:rsidRPr="004A3361" w:rsidRDefault="002D4EC6" w:rsidP="00D7441E">
            <w:pPr>
              <w:jc w:val="both"/>
              <w:rPr>
                <w:sz w:val="16"/>
                <w:szCs w:val="16"/>
              </w:rPr>
            </w:pPr>
          </w:p>
        </w:tc>
        <w:tc>
          <w:tcPr>
            <w:tcW w:w="476" w:type="pct"/>
          </w:tcPr>
          <w:p w14:paraId="76D9FFEC" w14:textId="77777777" w:rsidR="002D4EC6" w:rsidRPr="004A3361" w:rsidRDefault="002D4EC6" w:rsidP="00D7441E">
            <w:pPr>
              <w:jc w:val="both"/>
              <w:rPr>
                <w:sz w:val="16"/>
                <w:szCs w:val="16"/>
              </w:rPr>
            </w:pPr>
          </w:p>
        </w:tc>
        <w:tc>
          <w:tcPr>
            <w:tcW w:w="475" w:type="pct"/>
          </w:tcPr>
          <w:p w14:paraId="59A1B58D" w14:textId="77777777" w:rsidR="002D4EC6" w:rsidRPr="004A3361" w:rsidRDefault="002D4EC6" w:rsidP="00D7441E">
            <w:pPr>
              <w:jc w:val="both"/>
              <w:rPr>
                <w:sz w:val="16"/>
                <w:szCs w:val="16"/>
              </w:rPr>
            </w:pPr>
          </w:p>
        </w:tc>
        <w:tc>
          <w:tcPr>
            <w:tcW w:w="475" w:type="pct"/>
          </w:tcPr>
          <w:p w14:paraId="6F1B265A" w14:textId="77777777" w:rsidR="002D4EC6" w:rsidRPr="004A3361" w:rsidRDefault="002D4EC6" w:rsidP="00D7441E">
            <w:pPr>
              <w:jc w:val="both"/>
              <w:rPr>
                <w:sz w:val="16"/>
                <w:szCs w:val="16"/>
              </w:rPr>
            </w:pPr>
          </w:p>
        </w:tc>
      </w:tr>
    </w:tbl>
    <w:p w14:paraId="366DF21C" w14:textId="77777777" w:rsidR="00155282" w:rsidRDefault="00155282" w:rsidP="00272C10">
      <w:pPr>
        <w:jc w:val="both"/>
      </w:pPr>
    </w:p>
    <w:p w14:paraId="0726DFE6" w14:textId="212600A4" w:rsidR="00570D81" w:rsidRDefault="00570D81" w:rsidP="00570D81">
      <w:pPr>
        <w:jc w:val="both"/>
      </w:pPr>
      <w:r>
        <w:rPr>
          <w:rFonts w:eastAsia="MS Mincho"/>
          <w:spacing w:val="2"/>
        </w:rPr>
        <w:t xml:space="preserve">Example 2: Not all UEs have the capability of performing OCC-based transmissions. </w:t>
      </w:r>
      <w:r>
        <w:t xml:space="preserve"> </w:t>
      </w:r>
    </w:p>
    <w:p w14:paraId="26CC1AEA" w14:textId="45BD7DEB" w:rsidR="00570D81" w:rsidRDefault="00570D81" w:rsidP="00570D81">
      <w:pPr>
        <w:jc w:val="center"/>
        <w:rPr>
          <w:sz w:val="16"/>
          <w:szCs w:val="16"/>
        </w:rPr>
      </w:pPr>
      <w:r w:rsidRPr="22413D69">
        <w:rPr>
          <w:sz w:val="16"/>
          <w:szCs w:val="16"/>
        </w:rPr>
        <w:t>T</w:t>
      </w:r>
      <w:r>
        <w:rPr>
          <w:sz w:val="16"/>
          <w:szCs w:val="16"/>
        </w:rPr>
        <w:t>able 4: C</w:t>
      </w:r>
      <w:r w:rsidRPr="00570D81">
        <w:rPr>
          <w:sz w:val="16"/>
          <w:szCs w:val="16"/>
        </w:rPr>
        <w:t>o-existence of two</w:t>
      </w:r>
      <w:r>
        <w:rPr>
          <w:sz w:val="16"/>
          <w:szCs w:val="16"/>
        </w:rPr>
        <w:t xml:space="preserve"> </w:t>
      </w:r>
      <w:r w:rsidRPr="00570D81">
        <w:rPr>
          <w:sz w:val="16"/>
          <w:szCs w:val="16"/>
        </w:rPr>
        <w:t>Preamble Repetition Units</w:t>
      </w:r>
      <w:r w:rsidR="00FB0F5F">
        <w:rPr>
          <w:sz w:val="16"/>
          <w:szCs w:val="16"/>
        </w:rPr>
        <w:t xml:space="preserve">, one as per </w:t>
      </w:r>
      <w:r>
        <w:rPr>
          <w:sz w:val="16"/>
          <w:szCs w:val="16"/>
        </w:rPr>
        <w:t xml:space="preserve">legacy </w:t>
      </w:r>
      <w:r w:rsidR="00FB0F5F">
        <w:rPr>
          <w:sz w:val="16"/>
          <w:szCs w:val="16"/>
        </w:rPr>
        <w:t>and one</w:t>
      </w:r>
      <w:r>
        <w:rPr>
          <w:sz w:val="16"/>
          <w:szCs w:val="16"/>
        </w:rPr>
        <w:t xml:space="preserve"> using OCC</w:t>
      </w:r>
      <w:r w:rsidR="00FB0F5F">
        <w:rPr>
          <w:sz w:val="16"/>
          <w:szCs w:val="16"/>
        </w:rPr>
        <w:t>.</w:t>
      </w:r>
    </w:p>
    <w:tbl>
      <w:tblPr>
        <w:tblStyle w:val="TableGrid"/>
        <w:tblW w:w="5000" w:type="pct"/>
        <w:tblLook w:val="04A0" w:firstRow="1" w:lastRow="0" w:firstColumn="1" w:lastColumn="0" w:noHBand="0" w:noVBand="1"/>
      </w:tblPr>
      <w:tblGrid>
        <w:gridCol w:w="2273"/>
        <w:gridCol w:w="922"/>
        <w:gridCol w:w="922"/>
        <w:gridCol w:w="922"/>
        <w:gridCol w:w="924"/>
        <w:gridCol w:w="919"/>
        <w:gridCol w:w="917"/>
        <w:gridCol w:w="915"/>
        <w:gridCol w:w="915"/>
      </w:tblGrid>
      <w:tr w:rsidR="00570D81" w:rsidRPr="004A3361" w14:paraId="1C7464DF" w14:textId="77777777" w:rsidTr="00D7441E">
        <w:tc>
          <w:tcPr>
            <w:tcW w:w="1180" w:type="pct"/>
          </w:tcPr>
          <w:p w14:paraId="79682CE7" w14:textId="77777777" w:rsidR="00570D81" w:rsidRPr="004A3361" w:rsidRDefault="00570D81" w:rsidP="00D7441E">
            <w:pPr>
              <w:jc w:val="center"/>
              <w:rPr>
                <w:sz w:val="16"/>
                <w:szCs w:val="16"/>
              </w:rPr>
            </w:pPr>
            <w:r w:rsidRPr="004A3361">
              <w:rPr>
                <w:sz w:val="16"/>
                <w:szCs w:val="16"/>
              </w:rPr>
              <w:t>NPRACH Preamble</w:t>
            </w:r>
          </w:p>
        </w:tc>
        <w:tc>
          <w:tcPr>
            <w:tcW w:w="3820" w:type="pct"/>
            <w:gridSpan w:val="8"/>
          </w:tcPr>
          <w:p w14:paraId="2C8F9C85" w14:textId="77777777" w:rsidR="00570D81" w:rsidRPr="004A3361" w:rsidRDefault="00570D81" w:rsidP="00D7441E">
            <w:pPr>
              <w:jc w:val="center"/>
              <w:rPr>
                <w:sz w:val="16"/>
                <w:szCs w:val="16"/>
              </w:rPr>
            </w:pPr>
            <w:r w:rsidRPr="004A3361">
              <w:rPr>
                <w:sz w:val="16"/>
                <w:szCs w:val="16"/>
              </w:rPr>
              <w:t xml:space="preserve">Tone Index </w:t>
            </w:r>
            <w:r w:rsidRPr="004A3361">
              <w:rPr>
                <w:i/>
                <w:iCs/>
                <w:sz w:val="16"/>
                <w:szCs w:val="16"/>
              </w:rPr>
              <w:t>k(l)</w:t>
            </w:r>
            <w:r w:rsidRPr="004A3361">
              <w:rPr>
                <w:sz w:val="16"/>
                <w:szCs w:val="16"/>
              </w:rPr>
              <w:t xml:space="preserve"> for </w:t>
            </w:r>
            <w:r>
              <w:rPr>
                <w:sz w:val="16"/>
                <w:szCs w:val="16"/>
              </w:rPr>
              <w:t xml:space="preserve">the OCC’d </w:t>
            </w:r>
            <w:r w:rsidRPr="004A3361">
              <w:rPr>
                <w:sz w:val="16"/>
                <w:szCs w:val="16"/>
              </w:rPr>
              <w:t xml:space="preserve">symbol group </w:t>
            </w:r>
            <w:r w:rsidRPr="004A3361">
              <w:rPr>
                <w:i/>
                <w:iCs/>
                <w:sz w:val="16"/>
                <w:szCs w:val="16"/>
              </w:rPr>
              <w:t>l</w:t>
            </w:r>
          </w:p>
        </w:tc>
      </w:tr>
      <w:tr w:rsidR="00570D81" w:rsidRPr="004A3361" w14:paraId="657DF9FD" w14:textId="77777777" w:rsidTr="00570D81">
        <w:trPr>
          <w:trHeight w:val="469"/>
        </w:trPr>
        <w:tc>
          <w:tcPr>
            <w:tcW w:w="1180" w:type="pct"/>
          </w:tcPr>
          <w:p w14:paraId="384E8E96" w14:textId="77777777" w:rsidR="00570D81" w:rsidRPr="004A3361" w:rsidRDefault="00570D81" w:rsidP="00D7441E">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38C0E696" w14:textId="77777777" w:rsidR="00570D81" w:rsidRPr="004A3361" w:rsidRDefault="00570D81" w:rsidP="00D7441E">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5B5AD704" w14:textId="17E7F353" w:rsidR="00570D81" w:rsidRPr="004A3361" w:rsidRDefault="00570D81" w:rsidP="00D7441E">
            <w:pPr>
              <w:jc w:val="both"/>
              <w:rPr>
                <w:sz w:val="16"/>
                <w:szCs w:val="16"/>
              </w:rPr>
            </w:pPr>
            <w:r>
              <w:rPr>
                <w:noProof/>
                <w:sz w:val="16"/>
                <w:szCs w:val="16"/>
              </w:rPr>
              <mc:AlternateContent>
                <mc:Choice Requires="wps">
                  <w:drawing>
                    <wp:anchor distT="0" distB="0" distL="114300" distR="114300" simplePos="0" relativeHeight="251686914" behindDoc="0" locked="0" layoutInCell="1" allowOverlap="1" wp14:anchorId="386E6B61" wp14:editId="67423965">
                      <wp:simplePos x="0" y="0"/>
                      <wp:positionH relativeFrom="column">
                        <wp:posOffset>113030</wp:posOffset>
                      </wp:positionH>
                      <wp:positionV relativeFrom="paragraph">
                        <wp:posOffset>41910</wp:posOffset>
                      </wp:positionV>
                      <wp:extent cx="247650" cy="196850"/>
                      <wp:effectExtent l="19050" t="19050" r="19050" b="31750"/>
                      <wp:wrapNone/>
                      <wp:docPr id="64" name="Explosion: 14 Points 64"/>
                      <wp:cNvGraphicFramePr/>
                      <a:graphic xmlns:a="http://schemas.openxmlformats.org/drawingml/2006/main">
                        <a:graphicData uri="http://schemas.microsoft.com/office/word/2010/wordprocessingShape">
                          <wps:wsp>
                            <wps:cNvSpPr/>
                            <wps:spPr>
                              <a:xfrm>
                                <a:off x="0" y="0"/>
                                <a:ext cx="247650" cy="196850"/>
                              </a:xfrm>
                              <a:prstGeom prst="irregularSeal2">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5433F56"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64" o:spid="_x0000_s1026" type="#_x0000_t72" style="position:absolute;margin-left:8.9pt;margin-top:3.3pt;width:19.5pt;height:15.5pt;z-index:25168691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" fillcolor="red" strokecolor="#09101d [484]" strokeweight="1pt"/>
                  </w:pict>
                </mc:Fallback>
              </mc:AlternateContent>
            </w:r>
            <w:r w:rsidRPr="004A3361">
              <w:rPr>
                <w:sz w:val="16"/>
                <w:szCs w:val="16"/>
              </w:rPr>
              <w:t>0</w:t>
            </w:r>
          </w:p>
        </w:tc>
        <w:tc>
          <w:tcPr>
            <w:tcW w:w="479" w:type="pct"/>
            <w:tcBorders>
              <w:bottom w:val="single" w:sz="4" w:space="0" w:color="auto"/>
            </w:tcBorders>
            <w:shd w:val="clear" w:color="auto" w:fill="auto"/>
          </w:tcPr>
          <w:p w14:paraId="46F79C14" w14:textId="77777777" w:rsidR="00570D81" w:rsidRPr="004A3361" w:rsidRDefault="00570D81" w:rsidP="00D7441E">
            <w:pPr>
              <w:jc w:val="both"/>
              <w:rPr>
                <w:sz w:val="16"/>
                <w:szCs w:val="16"/>
              </w:rPr>
            </w:pPr>
            <w:r w:rsidRPr="004A3361">
              <w:rPr>
                <w:sz w:val="16"/>
                <w:szCs w:val="16"/>
              </w:rPr>
              <w:t>1</w:t>
            </w:r>
          </w:p>
        </w:tc>
        <w:tc>
          <w:tcPr>
            <w:tcW w:w="480" w:type="pct"/>
            <w:tcBorders>
              <w:bottom w:val="single" w:sz="4" w:space="0" w:color="auto"/>
            </w:tcBorders>
            <w:shd w:val="clear" w:color="auto" w:fill="auto"/>
          </w:tcPr>
          <w:p w14:paraId="242B8D20" w14:textId="77777777" w:rsidR="00570D81" w:rsidRPr="004A3361" w:rsidRDefault="00570D81" w:rsidP="00D7441E">
            <w:pPr>
              <w:jc w:val="both"/>
              <w:rPr>
                <w:sz w:val="16"/>
                <w:szCs w:val="16"/>
              </w:rPr>
            </w:pPr>
            <w:r w:rsidRPr="004A3361">
              <w:rPr>
                <w:sz w:val="16"/>
                <w:szCs w:val="16"/>
              </w:rPr>
              <w:t>1</w:t>
            </w:r>
          </w:p>
        </w:tc>
        <w:tc>
          <w:tcPr>
            <w:tcW w:w="477" w:type="pct"/>
          </w:tcPr>
          <w:p w14:paraId="35D1C0A5" w14:textId="77777777" w:rsidR="00570D81" w:rsidRPr="004A3361" w:rsidRDefault="00570D81" w:rsidP="00D7441E">
            <w:pPr>
              <w:jc w:val="both"/>
              <w:rPr>
                <w:sz w:val="16"/>
                <w:szCs w:val="16"/>
              </w:rPr>
            </w:pPr>
            <w:r w:rsidRPr="004A3361">
              <w:rPr>
                <w:sz w:val="16"/>
                <w:szCs w:val="16"/>
              </w:rPr>
              <w:t>7</w:t>
            </w:r>
          </w:p>
        </w:tc>
        <w:tc>
          <w:tcPr>
            <w:tcW w:w="476" w:type="pct"/>
          </w:tcPr>
          <w:p w14:paraId="4AD84060" w14:textId="77777777" w:rsidR="00570D81" w:rsidRPr="004A3361" w:rsidRDefault="00570D81" w:rsidP="00D7441E">
            <w:pPr>
              <w:jc w:val="both"/>
              <w:rPr>
                <w:sz w:val="16"/>
                <w:szCs w:val="16"/>
              </w:rPr>
            </w:pPr>
            <w:r w:rsidRPr="004A3361">
              <w:rPr>
                <w:sz w:val="16"/>
                <w:szCs w:val="16"/>
              </w:rPr>
              <w:t>7</w:t>
            </w:r>
          </w:p>
        </w:tc>
        <w:tc>
          <w:tcPr>
            <w:tcW w:w="475" w:type="pct"/>
          </w:tcPr>
          <w:p w14:paraId="652A72D2" w14:textId="77777777" w:rsidR="00570D81" w:rsidRPr="004A3361" w:rsidRDefault="00570D81" w:rsidP="00D7441E">
            <w:pPr>
              <w:jc w:val="both"/>
              <w:rPr>
                <w:sz w:val="16"/>
                <w:szCs w:val="16"/>
              </w:rPr>
            </w:pPr>
            <w:r w:rsidRPr="004A3361">
              <w:rPr>
                <w:sz w:val="16"/>
                <w:szCs w:val="16"/>
              </w:rPr>
              <w:t>6</w:t>
            </w:r>
          </w:p>
        </w:tc>
        <w:tc>
          <w:tcPr>
            <w:tcW w:w="475" w:type="pct"/>
          </w:tcPr>
          <w:p w14:paraId="2883DB3A" w14:textId="77777777" w:rsidR="00570D81" w:rsidRPr="004A3361" w:rsidRDefault="00570D81" w:rsidP="00D7441E">
            <w:pPr>
              <w:jc w:val="both"/>
              <w:rPr>
                <w:sz w:val="16"/>
                <w:szCs w:val="16"/>
              </w:rPr>
            </w:pPr>
            <w:r w:rsidRPr="004A3361">
              <w:rPr>
                <w:sz w:val="16"/>
                <w:szCs w:val="16"/>
              </w:rPr>
              <w:t>6</w:t>
            </w:r>
          </w:p>
        </w:tc>
      </w:tr>
      <w:tr w:rsidR="00570D81" w:rsidRPr="004A3361" w14:paraId="5C0659F7" w14:textId="77777777" w:rsidTr="00570D81">
        <w:trPr>
          <w:trHeight w:val="512"/>
        </w:trPr>
        <w:tc>
          <w:tcPr>
            <w:tcW w:w="1180" w:type="pct"/>
          </w:tcPr>
          <w:p w14:paraId="2CEC4869" w14:textId="77777777" w:rsidR="00570D81" w:rsidRPr="004A3361" w:rsidRDefault="00570D81" w:rsidP="00D7441E">
            <w:pPr>
              <w:jc w:val="both"/>
              <w:rPr>
                <w:sz w:val="16"/>
                <w:szCs w:val="16"/>
              </w:rPr>
            </w:pPr>
            <w:r w:rsidRPr="004A3361">
              <w:rPr>
                <w:sz w:val="16"/>
                <w:szCs w:val="16"/>
              </w:rPr>
              <w:t>1</w:t>
            </w:r>
          </w:p>
        </w:tc>
        <w:tc>
          <w:tcPr>
            <w:tcW w:w="479" w:type="pct"/>
            <w:shd w:val="thinHorzStripe" w:color="auto" w:fill="auto"/>
          </w:tcPr>
          <w:p w14:paraId="7FA2B464" w14:textId="77777777" w:rsidR="00570D81" w:rsidRPr="004A3361" w:rsidRDefault="00570D81" w:rsidP="00D7441E">
            <w:pPr>
              <w:jc w:val="both"/>
              <w:rPr>
                <w:sz w:val="16"/>
                <w:szCs w:val="16"/>
              </w:rPr>
            </w:pPr>
            <w:r w:rsidRPr="004A3361">
              <w:rPr>
                <w:sz w:val="16"/>
                <w:szCs w:val="16"/>
              </w:rPr>
              <w:t>1</w:t>
            </w:r>
          </w:p>
        </w:tc>
        <w:tc>
          <w:tcPr>
            <w:tcW w:w="479" w:type="pct"/>
            <w:shd w:val="clear" w:color="auto" w:fill="auto"/>
          </w:tcPr>
          <w:p w14:paraId="1FEF4EC6" w14:textId="77777777" w:rsidR="00570D81" w:rsidRPr="004A3361" w:rsidRDefault="00570D81" w:rsidP="00D7441E">
            <w:pPr>
              <w:jc w:val="both"/>
              <w:rPr>
                <w:sz w:val="16"/>
                <w:szCs w:val="16"/>
              </w:rPr>
            </w:pPr>
            <w:r w:rsidRPr="004A3361">
              <w:rPr>
                <w:sz w:val="16"/>
                <w:szCs w:val="16"/>
              </w:rPr>
              <w:t>1</w:t>
            </w:r>
          </w:p>
        </w:tc>
        <w:tc>
          <w:tcPr>
            <w:tcW w:w="479" w:type="pct"/>
            <w:shd w:val="thinDiagCross" w:color="auto" w:fill="auto"/>
          </w:tcPr>
          <w:p w14:paraId="3AADD1E1" w14:textId="77777777" w:rsidR="00570D81" w:rsidRPr="004A3361" w:rsidRDefault="00570D81" w:rsidP="00D7441E">
            <w:pPr>
              <w:jc w:val="both"/>
              <w:rPr>
                <w:sz w:val="16"/>
                <w:szCs w:val="16"/>
              </w:rPr>
            </w:pPr>
            <w:r w:rsidRPr="004A3361">
              <w:rPr>
                <w:sz w:val="16"/>
                <w:szCs w:val="16"/>
              </w:rPr>
              <w:t>0</w:t>
            </w:r>
          </w:p>
        </w:tc>
        <w:tc>
          <w:tcPr>
            <w:tcW w:w="480" w:type="pct"/>
            <w:shd w:val="thinDiagCross" w:color="auto" w:fill="auto"/>
          </w:tcPr>
          <w:p w14:paraId="3959774F" w14:textId="77777777" w:rsidR="00570D81" w:rsidRPr="004A3361" w:rsidRDefault="00570D81" w:rsidP="00D7441E">
            <w:pPr>
              <w:jc w:val="both"/>
              <w:rPr>
                <w:sz w:val="16"/>
                <w:szCs w:val="16"/>
              </w:rPr>
            </w:pPr>
            <w:r w:rsidRPr="004A3361">
              <w:rPr>
                <w:sz w:val="16"/>
                <w:szCs w:val="16"/>
              </w:rPr>
              <w:t>0</w:t>
            </w:r>
          </w:p>
        </w:tc>
        <w:tc>
          <w:tcPr>
            <w:tcW w:w="477" w:type="pct"/>
          </w:tcPr>
          <w:p w14:paraId="3842F1FC" w14:textId="77777777" w:rsidR="00570D81" w:rsidRPr="004A3361" w:rsidRDefault="00570D81" w:rsidP="00D7441E">
            <w:pPr>
              <w:jc w:val="both"/>
              <w:rPr>
                <w:sz w:val="16"/>
                <w:szCs w:val="16"/>
              </w:rPr>
            </w:pPr>
            <w:r w:rsidRPr="004A3361">
              <w:rPr>
                <w:sz w:val="16"/>
                <w:szCs w:val="16"/>
              </w:rPr>
              <w:t>6</w:t>
            </w:r>
          </w:p>
        </w:tc>
        <w:tc>
          <w:tcPr>
            <w:tcW w:w="476" w:type="pct"/>
          </w:tcPr>
          <w:p w14:paraId="7B4A13AE" w14:textId="77777777" w:rsidR="00570D81" w:rsidRPr="004A3361" w:rsidRDefault="00570D81" w:rsidP="00D7441E">
            <w:pPr>
              <w:jc w:val="both"/>
              <w:rPr>
                <w:sz w:val="16"/>
                <w:szCs w:val="16"/>
              </w:rPr>
            </w:pPr>
            <w:r w:rsidRPr="004A3361">
              <w:rPr>
                <w:sz w:val="16"/>
                <w:szCs w:val="16"/>
              </w:rPr>
              <w:t>6</w:t>
            </w:r>
          </w:p>
        </w:tc>
        <w:tc>
          <w:tcPr>
            <w:tcW w:w="475" w:type="pct"/>
          </w:tcPr>
          <w:p w14:paraId="63E1F0D2" w14:textId="77777777" w:rsidR="00570D81" w:rsidRPr="004A3361" w:rsidRDefault="00570D81" w:rsidP="00D7441E">
            <w:pPr>
              <w:jc w:val="both"/>
              <w:rPr>
                <w:sz w:val="16"/>
                <w:szCs w:val="16"/>
              </w:rPr>
            </w:pPr>
            <w:r w:rsidRPr="004A3361">
              <w:rPr>
                <w:sz w:val="16"/>
                <w:szCs w:val="16"/>
              </w:rPr>
              <w:t>7</w:t>
            </w:r>
          </w:p>
        </w:tc>
        <w:tc>
          <w:tcPr>
            <w:tcW w:w="475" w:type="pct"/>
          </w:tcPr>
          <w:p w14:paraId="6DE096CE" w14:textId="77777777" w:rsidR="00570D81" w:rsidRPr="004A3361" w:rsidRDefault="00570D81" w:rsidP="00D7441E">
            <w:pPr>
              <w:jc w:val="both"/>
              <w:rPr>
                <w:sz w:val="16"/>
                <w:szCs w:val="16"/>
              </w:rPr>
            </w:pPr>
            <w:r w:rsidRPr="004A3361">
              <w:rPr>
                <w:sz w:val="16"/>
                <w:szCs w:val="16"/>
              </w:rPr>
              <w:t>7</w:t>
            </w:r>
          </w:p>
        </w:tc>
      </w:tr>
      <w:tr w:rsidR="00570D81" w:rsidRPr="004A3361" w14:paraId="2392FBBA" w14:textId="77777777" w:rsidTr="00D7441E">
        <w:tc>
          <w:tcPr>
            <w:tcW w:w="1180" w:type="pct"/>
          </w:tcPr>
          <w:p w14:paraId="7AB63FC1" w14:textId="77777777" w:rsidR="00570D81" w:rsidRPr="004A3361" w:rsidRDefault="00570D81" w:rsidP="00D7441E">
            <w:pPr>
              <w:jc w:val="both"/>
              <w:rPr>
                <w:sz w:val="16"/>
                <w:szCs w:val="16"/>
              </w:rPr>
            </w:pPr>
            <w:r w:rsidRPr="004A3361">
              <w:rPr>
                <w:sz w:val="16"/>
                <w:szCs w:val="16"/>
              </w:rPr>
              <w:t>2</w:t>
            </w:r>
          </w:p>
        </w:tc>
        <w:tc>
          <w:tcPr>
            <w:tcW w:w="479" w:type="pct"/>
          </w:tcPr>
          <w:p w14:paraId="3CB8C5F3" w14:textId="77777777" w:rsidR="00570D81" w:rsidRPr="004A3361" w:rsidRDefault="00570D81" w:rsidP="00D7441E">
            <w:pPr>
              <w:jc w:val="both"/>
              <w:rPr>
                <w:sz w:val="16"/>
                <w:szCs w:val="16"/>
              </w:rPr>
            </w:pPr>
            <w:r w:rsidRPr="004A3361">
              <w:rPr>
                <w:sz w:val="16"/>
                <w:szCs w:val="16"/>
              </w:rPr>
              <w:t>2</w:t>
            </w:r>
          </w:p>
        </w:tc>
        <w:tc>
          <w:tcPr>
            <w:tcW w:w="479" w:type="pct"/>
          </w:tcPr>
          <w:p w14:paraId="178ED86A" w14:textId="77777777" w:rsidR="00570D81" w:rsidRPr="004A3361" w:rsidRDefault="00570D81" w:rsidP="00D7441E">
            <w:pPr>
              <w:jc w:val="both"/>
              <w:rPr>
                <w:sz w:val="16"/>
                <w:szCs w:val="16"/>
              </w:rPr>
            </w:pPr>
            <w:r w:rsidRPr="004A3361">
              <w:rPr>
                <w:sz w:val="16"/>
                <w:szCs w:val="16"/>
              </w:rPr>
              <w:t>2</w:t>
            </w:r>
          </w:p>
        </w:tc>
        <w:tc>
          <w:tcPr>
            <w:tcW w:w="479" w:type="pct"/>
          </w:tcPr>
          <w:p w14:paraId="5E112BE1" w14:textId="77777777" w:rsidR="00570D81" w:rsidRPr="004A3361" w:rsidRDefault="00570D81" w:rsidP="00D7441E">
            <w:pPr>
              <w:jc w:val="both"/>
              <w:rPr>
                <w:sz w:val="16"/>
                <w:szCs w:val="16"/>
              </w:rPr>
            </w:pPr>
            <w:r w:rsidRPr="004A3361">
              <w:rPr>
                <w:sz w:val="16"/>
                <w:szCs w:val="16"/>
              </w:rPr>
              <w:t>3</w:t>
            </w:r>
          </w:p>
        </w:tc>
        <w:tc>
          <w:tcPr>
            <w:tcW w:w="480" w:type="pct"/>
          </w:tcPr>
          <w:p w14:paraId="53CD3A9E" w14:textId="77777777" w:rsidR="00570D81" w:rsidRPr="004A3361" w:rsidRDefault="00570D81" w:rsidP="00D7441E">
            <w:pPr>
              <w:jc w:val="both"/>
              <w:rPr>
                <w:sz w:val="16"/>
                <w:szCs w:val="16"/>
              </w:rPr>
            </w:pPr>
            <w:r w:rsidRPr="004A3361">
              <w:rPr>
                <w:sz w:val="16"/>
                <w:szCs w:val="16"/>
              </w:rPr>
              <w:t>3</w:t>
            </w:r>
          </w:p>
        </w:tc>
        <w:tc>
          <w:tcPr>
            <w:tcW w:w="477" w:type="pct"/>
          </w:tcPr>
          <w:p w14:paraId="034E9E1D" w14:textId="77777777" w:rsidR="00570D81" w:rsidRPr="004A3361" w:rsidRDefault="00570D81" w:rsidP="00D7441E">
            <w:pPr>
              <w:jc w:val="both"/>
              <w:rPr>
                <w:sz w:val="16"/>
                <w:szCs w:val="16"/>
              </w:rPr>
            </w:pPr>
            <w:r w:rsidRPr="004A3361">
              <w:rPr>
                <w:sz w:val="16"/>
                <w:szCs w:val="16"/>
              </w:rPr>
              <w:t>9</w:t>
            </w:r>
          </w:p>
        </w:tc>
        <w:tc>
          <w:tcPr>
            <w:tcW w:w="476" w:type="pct"/>
          </w:tcPr>
          <w:p w14:paraId="7A14626C" w14:textId="77777777" w:rsidR="00570D81" w:rsidRPr="004A3361" w:rsidRDefault="00570D81" w:rsidP="00D7441E">
            <w:pPr>
              <w:jc w:val="both"/>
              <w:rPr>
                <w:sz w:val="16"/>
                <w:szCs w:val="16"/>
              </w:rPr>
            </w:pPr>
            <w:r w:rsidRPr="004A3361">
              <w:rPr>
                <w:sz w:val="16"/>
                <w:szCs w:val="16"/>
              </w:rPr>
              <w:t>9</w:t>
            </w:r>
          </w:p>
        </w:tc>
        <w:tc>
          <w:tcPr>
            <w:tcW w:w="475" w:type="pct"/>
          </w:tcPr>
          <w:p w14:paraId="7B10C9A9" w14:textId="77777777" w:rsidR="00570D81" w:rsidRPr="004A3361" w:rsidRDefault="00570D81" w:rsidP="00D7441E">
            <w:pPr>
              <w:jc w:val="both"/>
              <w:rPr>
                <w:sz w:val="16"/>
                <w:szCs w:val="16"/>
              </w:rPr>
            </w:pPr>
            <w:r w:rsidRPr="004A3361">
              <w:rPr>
                <w:sz w:val="16"/>
                <w:szCs w:val="16"/>
              </w:rPr>
              <w:t>8</w:t>
            </w:r>
          </w:p>
        </w:tc>
        <w:tc>
          <w:tcPr>
            <w:tcW w:w="475" w:type="pct"/>
          </w:tcPr>
          <w:p w14:paraId="4E15560C" w14:textId="77777777" w:rsidR="00570D81" w:rsidRPr="004A3361" w:rsidRDefault="00570D81" w:rsidP="00D7441E">
            <w:pPr>
              <w:jc w:val="both"/>
              <w:rPr>
                <w:sz w:val="16"/>
                <w:szCs w:val="16"/>
              </w:rPr>
            </w:pPr>
            <w:r w:rsidRPr="004A3361">
              <w:rPr>
                <w:sz w:val="16"/>
                <w:szCs w:val="16"/>
              </w:rPr>
              <w:t>8</w:t>
            </w:r>
          </w:p>
        </w:tc>
      </w:tr>
      <w:tr w:rsidR="00570D81" w:rsidRPr="004A3361" w14:paraId="6AC5588D" w14:textId="77777777" w:rsidTr="00D7441E">
        <w:tc>
          <w:tcPr>
            <w:tcW w:w="1180" w:type="pct"/>
          </w:tcPr>
          <w:p w14:paraId="58CFE197" w14:textId="77777777" w:rsidR="00570D81" w:rsidRPr="004A3361" w:rsidRDefault="00570D81" w:rsidP="00D7441E">
            <w:pPr>
              <w:jc w:val="both"/>
              <w:rPr>
                <w:sz w:val="16"/>
                <w:szCs w:val="16"/>
              </w:rPr>
            </w:pPr>
            <w:r w:rsidRPr="004A3361">
              <w:rPr>
                <w:sz w:val="16"/>
                <w:szCs w:val="16"/>
              </w:rPr>
              <w:t>3</w:t>
            </w:r>
          </w:p>
        </w:tc>
        <w:tc>
          <w:tcPr>
            <w:tcW w:w="479" w:type="pct"/>
          </w:tcPr>
          <w:p w14:paraId="3A0E4196" w14:textId="77777777" w:rsidR="00570D81" w:rsidRPr="004A3361" w:rsidRDefault="00570D81" w:rsidP="00D7441E">
            <w:pPr>
              <w:jc w:val="both"/>
              <w:rPr>
                <w:sz w:val="16"/>
                <w:szCs w:val="16"/>
              </w:rPr>
            </w:pPr>
            <w:r w:rsidRPr="004A3361">
              <w:rPr>
                <w:sz w:val="16"/>
                <w:szCs w:val="16"/>
              </w:rPr>
              <w:t>3</w:t>
            </w:r>
          </w:p>
        </w:tc>
        <w:tc>
          <w:tcPr>
            <w:tcW w:w="479" w:type="pct"/>
          </w:tcPr>
          <w:p w14:paraId="4FF6E844" w14:textId="77777777" w:rsidR="00570D81" w:rsidRPr="004A3361" w:rsidRDefault="00570D81" w:rsidP="00D7441E">
            <w:pPr>
              <w:jc w:val="both"/>
              <w:rPr>
                <w:sz w:val="16"/>
                <w:szCs w:val="16"/>
              </w:rPr>
            </w:pPr>
            <w:r w:rsidRPr="004A3361">
              <w:rPr>
                <w:sz w:val="16"/>
                <w:szCs w:val="16"/>
              </w:rPr>
              <w:t>3</w:t>
            </w:r>
          </w:p>
        </w:tc>
        <w:tc>
          <w:tcPr>
            <w:tcW w:w="479" w:type="pct"/>
          </w:tcPr>
          <w:p w14:paraId="4E394B33" w14:textId="77777777" w:rsidR="00570D81" w:rsidRPr="004A3361" w:rsidRDefault="00570D81" w:rsidP="00D7441E">
            <w:pPr>
              <w:jc w:val="both"/>
              <w:rPr>
                <w:sz w:val="16"/>
                <w:szCs w:val="16"/>
              </w:rPr>
            </w:pPr>
            <w:r w:rsidRPr="004A3361">
              <w:rPr>
                <w:sz w:val="16"/>
                <w:szCs w:val="16"/>
              </w:rPr>
              <w:t>2</w:t>
            </w:r>
          </w:p>
        </w:tc>
        <w:tc>
          <w:tcPr>
            <w:tcW w:w="480" w:type="pct"/>
          </w:tcPr>
          <w:p w14:paraId="0706BCD8" w14:textId="77777777" w:rsidR="00570D81" w:rsidRPr="004A3361" w:rsidRDefault="00570D81" w:rsidP="00D7441E">
            <w:pPr>
              <w:jc w:val="both"/>
              <w:rPr>
                <w:sz w:val="16"/>
                <w:szCs w:val="16"/>
              </w:rPr>
            </w:pPr>
            <w:r w:rsidRPr="004A3361">
              <w:rPr>
                <w:sz w:val="16"/>
                <w:szCs w:val="16"/>
              </w:rPr>
              <w:t>2</w:t>
            </w:r>
          </w:p>
        </w:tc>
        <w:tc>
          <w:tcPr>
            <w:tcW w:w="477" w:type="pct"/>
          </w:tcPr>
          <w:p w14:paraId="288771BA" w14:textId="77777777" w:rsidR="00570D81" w:rsidRPr="004A3361" w:rsidRDefault="00570D81" w:rsidP="00D7441E">
            <w:pPr>
              <w:jc w:val="both"/>
              <w:rPr>
                <w:sz w:val="16"/>
                <w:szCs w:val="16"/>
              </w:rPr>
            </w:pPr>
            <w:r w:rsidRPr="004A3361">
              <w:rPr>
                <w:sz w:val="16"/>
                <w:szCs w:val="16"/>
              </w:rPr>
              <w:t>8</w:t>
            </w:r>
          </w:p>
        </w:tc>
        <w:tc>
          <w:tcPr>
            <w:tcW w:w="476" w:type="pct"/>
          </w:tcPr>
          <w:p w14:paraId="6F22BC71" w14:textId="77777777" w:rsidR="00570D81" w:rsidRPr="004A3361" w:rsidRDefault="00570D81" w:rsidP="00D7441E">
            <w:pPr>
              <w:jc w:val="both"/>
              <w:rPr>
                <w:sz w:val="16"/>
                <w:szCs w:val="16"/>
              </w:rPr>
            </w:pPr>
            <w:r w:rsidRPr="004A3361">
              <w:rPr>
                <w:sz w:val="16"/>
                <w:szCs w:val="16"/>
              </w:rPr>
              <w:t>8</w:t>
            </w:r>
          </w:p>
        </w:tc>
        <w:tc>
          <w:tcPr>
            <w:tcW w:w="475" w:type="pct"/>
          </w:tcPr>
          <w:p w14:paraId="22A42D05" w14:textId="77777777" w:rsidR="00570D81" w:rsidRPr="004A3361" w:rsidRDefault="00570D81" w:rsidP="00D7441E">
            <w:pPr>
              <w:jc w:val="both"/>
              <w:rPr>
                <w:sz w:val="16"/>
                <w:szCs w:val="16"/>
              </w:rPr>
            </w:pPr>
            <w:r w:rsidRPr="004A3361">
              <w:rPr>
                <w:sz w:val="16"/>
                <w:szCs w:val="16"/>
              </w:rPr>
              <w:t>9</w:t>
            </w:r>
          </w:p>
        </w:tc>
        <w:tc>
          <w:tcPr>
            <w:tcW w:w="475" w:type="pct"/>
          </w:tcPr>
          <w:p w14:paraId="0F5FD6EF" w14:textId="77777777" w:rsidR="00570D81" w:rsidRPr="004A3361" w:rsidRDefault="00570D81" w:rsidP="00D7441E">
            <w:pPr>
              <w:jc w:val="both"/>
              <w:rPr>
                <w:sz w:val="16"/>
                <w:szCs w:val="16"/>
              </w:rPr>
            </w:pPr>
            <w:r w:rsidRPr="004A3361">
              <w:rPr>
                <w:sz w:val="16"/>
                <w:szCs w:val="16"/>
              </w:rPr>
              <w:t>9</w:t>
            </w:r>
          </w:p>
        </w:tc>
      </w:tr>
      <w:tr w:rsidR="00570D81" w:rsidRPr="004A3361" w14:paraId="3DAE8FD2" w14:textId="77777777" w:rsidTr="00FB0F5F">
        <w:tc>
          <w:tcPr>
            <w:tcW w:w="1180" w:type="pct"/>
          </w:tcPr>
          <w:p w14:paraId="2FE30F3C" w14:textId="77777777" w:rsidR="00570D81" w:rsidRPr="004A3361" w:rsidRDefault="00570D81" w:rsidP="00D7441E">
            <w:pPr>
              <w:jc w:val="both"/>
              <w:rPr>
                <w:sz w:val="16"/>
                <w:szCs w:val="16"/>
              </w:rPr>
            </w:pPr>
            <w:r w:rsidRPr="004A3361">
              <w:rPr>
                <w:sz w:val="16"/>
                <w:szCs w:val="16"/>
              </w:rPr>
              <w:t>4</w:t>
            </w:r>
          </w:p>
        </w:tc>
        <w:tc>
          <w:tcPr>
            <w:tcW w:w="479" w:type="pct"/>
          </w:tcPr>
          <w:p w14:paraId="34CC4DEF" w14:textId="77777777" w:rsidR="00570D81" w:rsidRPr="004A3361" w:rsidRDefault="00570D81" w:rsidP="00D7441E">
            <w:pPr>
              <w:jc w:val="both"/>
              <w:rPr>
                <w:sz w:val="16"/>
                <w:szCs w:val="16"/>
              </w:rPr>
            </w:pPr>
            <w:r w:rsidRPr="004A3361">
              <w:rPr>
                <w:sz w:val="16"/>
                <w:szCs w:val="16"/>
              </w:rPr>
              <w:t>4</w:t>
            </w:r>
          </w:p>
        </w:tc>
        <w:tc>
          <w:tcPr>
            <w:tcW w:w="479" w:type="pct"/>
          </w:tcPr>
          <w:p w14:paraId="1CD69B33" w14:textId="77777777" w:rsidR="00570D81" w:rsidRPr="004A3361" w:rsidRDefault="00570D81" w:rsidP="00D7441E">
            <w:pPr>
              <w:jc w:val="both"/>
              <w:rPr>
                <w:sz w:val="16"/>
                <w:szCs w:val="16"/>
              </w:rPr>
            </w:pPr>
            <w:r w:rsidRPr="004A3361">
              <w:rPr>
                <w:sz w:val="16"/>
                <w:szCs w:val="16"/>
              </w:rPr>
              <w:t>4</w:t>
            </w:r>
          </w:p>
        </w:tc>
        <w:tc>
          <w:tcPr>
            <w:tcW w:w="479" w:type="pct"/>
            <w:tcBorders>
              <w:bottom w:val="single" w:sz="4" w:space="0" w:color="auto"/>
            </w:tcBorders>
          </w:tcPr>
          <w:p w14:paraId="700CB10A" w14:textId="77777777" w:rsidR="00570D81" w:rsidRPr="004A3361" w:rsidRDefault="00570D81" w:rsidP="00D7441E">
            <w:pPr>
              <w:jc w:val="both"/>
              <w:rPr>
                <w:sz w:val="16"/>
                <w:szCs w:val="16"/>
              </w:rPr>
            </w:pPr>
            <w:r w:rsidRPr="004A3361">
              <w:rPr>
                <w:sz w:val="16"/>
                <w:szCs w:val="16"/>
              </w:rPr>
              <w:t>5</w:t>
            </w:r>
          </w:p>
        </w:tc>
        <w:tc>
          <w:tcPr>
            <w:tcW w:w="480" w:type="pct"/>
            <w:tcBorders>
              <w:bottom w:val="single" w:sz="4" w:space="0" w:color="auto"/>
            </w:tcBorders>
          </w:tcPr>
          <w:p w14:paraId="31F0D1B5" w14:textId="77777777" w:rsidR="00570D81" w:rsidRPr="004A3361" w:rsidRDefault="00570D81" w:rsidP="00D7441E">
            <w:pPr>
              <w:jc w:val="both"/>
              <w:rPr>
                <w:sz w:val="16"/>
                <w:szCs w:val="16"/>
              </w:rPr>
            </w:pPr>
            <w:r w:rsidRPr="004A3361">
              <w:rPr>
                <w:sz w:val="16"/>
                <w:szCs w:val="16"/>
              </w:rPr>
              <w:t>5</w:t>
            </w:r>
          </w:p>
        </w:tc>
        <w:tc>
          <w:tcPr>
            <w:tcW w:w="477" w:type="pct"/>
            <w:tcBorders>
              <w:bottom w:val="single" w:sz="4" w:space="0" w:color="auto"/>
            </w:tcBorders>
          </w:tcPr>
          <w:p w14:paraId="7EA9D701" w14:textId="77777777" w:rsidR="00570D81" w:rsidRPr="004A3361" w:rsidRDefault="00570D81" w:rsidP="00D7441E">
            <w:pPr>
              <w:jc w:val="both"/>
              <w:rPr>
                <w:sz w:val="16"/>
                <w:szCs w:val="16"/>
              </w:rPr>
            </w:pPr>
            <w:r w:rsidRPr="004A3361">
              <w:rPr>
                <w:sz w:val="16"/>
                <w:szCs w:val="16"/>
              </w:rPr>
              <w:t>11</w:t>
            </w:r>
          </w:p>
        </w:tc>
        <w:tc>
          <w:tcPr>
            <w:tcW w:w="476" w:type="pct"/>
            <w:tcBorders>
              <w:bottom w:val="single" w:sz="4" w:space="0" w:color="auto"/>
            </w:tcBorders>
          </w:tcPr>
          <w:p w14:paraId="54AA41CA" w14:textId="77777777" w:rsidR="00570D81" w:rsidRPr="004A3361" w:rsidRDefault="00570D81" w:rsidP="00D7441E">
            <w:pPr>
              <w:jc w:val="both"/>
              <w:rPr>
                <w:sz w:val="16"/>
                <w:szCs w:val="16"/>
              </w:rPr>
            </w:pPr>
            <w:r w:rsidRPr="004A3361">
              <w:rPr>
                <w:sz w:val="16"/>
                <w:szCs w:val="16"/>
              </w:rPr>
              <w:t>11</w:t>
            </w:r>
          </w:p>
        </w:tc>
        <w:tc>
          <w:tcPr>
            <w:tcW w:w="475" w:type="pct"/>
            <w:tcBorders>
              <w:bottom w:val="single" w:sz="4" w:space="0" w:color="auto"/>
            </w:tcBorders>
          </w:tcPr>
          <w:p w14:paraId="22AAC91D" w14:textId="77777777" w:rsidR="00570D81" w:rsidRPr="004A3361" w:rsidRDefault="00570D81" w:rsidP="00D7441E">
            <w:pPr>
              <w:jc w:val="both"/>
              <w:rPr>
                <w:sz w:val="16"/>
                <w:szCs w:val="16"/>
              </w:rPr>
            </w:pPr>
            <w:r w:rsidRPr="004A3361">
              <w:rPr>
                <w:sz w:val="16"/>
                <w:szCs w:val="16"/>
              </w:rPr>
              <w:t>10</w:t>
            </w:r>
          </w:p>
        </w:tc>
        <w:tc>
          <w:tcPr>
            <w:tcW w:w="475" w:type="pct"/>
            <w:tcBorders>
              <w:bottom w:val="single" w:sz="4" w:space="0" w:color="auto"/>
            </w:tcBorders>
          </w:tcPr>
          <w:p w14:paraId="0CF21223" w14:textId="77777777" w:rsidR="00570D81" w:rsidRPr="004A3361" w:rsidRDefault="00570D81" w:rsidP="00D7441E">
            <w:pPr>
              <w:jc w:val="both"/>
              <w:rPr>
                <w:sz w:val="16"/>
                <w:szCs w:val="16"/>
              </w:rPr>
            </w:pPr>
            <w:r w:rsidRPr="004A3361">
              <w:rPr>
                <w:sz w:val="16"/>
                <w:szCs w:val="16"/>
              </w:rPr>
              <w:t>10</w:t>
            </w:r>
          </w:p>
        </w:tc>
      </w:tr>
      <w:tr w:rsidR="00FB0F5F" w:rsidRPr="004A3361" w14:paraId="7A3D9EC0" w14:textId="77777777" w:rsidTr="00FB0F5F">
        <w:tc>
          <w:tcPr>
            <w:tcW w:w="1180" w:type="pct"/>
          </w:tcPr>
          <w:p w14:paraId="6CD05396" w14:textId="77777777" w:rsidR="00570D81" w:rsidRPr="004A3361" w:rsidRDefault="00570D81" w:rsidP="00D7441E">
            <w:pPr>
              <w:jc w:val="both"/>
              <w:rPr>
                <w:sz w:val="16"/>
                <w:szCs w:val="16"/>
              </w:rPr>
            </w:pPr>
            <w:r w:rsidRPr="004A3361">
              <w:rPr>
                <w:sz w:val="16"/>
                <w:szCs w:val="16"/>
              </w:rPr>
              <w:t>5</w:t>
            </w:r>
          </w:p>
        </w:tc>
        <w:tc>
          <w:tcPr>
            <w:tcW w:w="479" w:type="pct"/>
          </w:tcPr>
          <w:p w14:paraId="0F239BB4" w14:textId="77777777" w:rsidR="00570D81" w:rsidRPr="004A3361" w:rsidRDefault="00570D81" w:rsidP="00D7441E">
            <w:pPr>
              <w:jc w:val="both"/>
              <w:rPr>
                <w:sz w:val="16"/>
                <w:szCs w:val="16"/>
              </w:rPr>
            </w:pPr>
            <w:r w:rsidRPr="004A3361">
              <w:rPr>
                <w:sz w:val="16"/>
                <w:szCs w:val="16"/>
              </w:rPr>
              <w:t>5</w:t>
            </w:r>
          </w:p>
        </w:tc>
        <w:tc>
          <w:tcPr>
            <w:tcW w:w="479" w:type="pct"/>
          </w:tcPr>
          <w:p w14:paraId="641905C1" w14:textId="77777777" w:rsidR="00570D81" w:rsidRPr="004A3361" w:rsidRDefault="00570D81" w:rsidP="00D7441E">
            <w:pPr>
              <w:jc w:val="both"/>
              <w:rPr>
                <w:sz w:val="16"/>
                <w:szCs w:val="16"/>
              </w:rPr>
            </w:pPr>
            <w:r w:rsidRPr="004A3361">
              <w:rPr>
                <w:sz w:val="16"/>
                <w:szCs w:val="16"/>
              </w:rPr>
              <w:t>5</w:t>
            </w:r>
          </w:p>
        </w:tc>
        <w:tc>
          <w:tcPr>
            <w:tcW w:w="479" w:type="pct"/>
            <w:tcBorders>
              <w:bottom w:val="single" w:sz="4" w:space="0" w:color="auto"/>
            </w:tcBorders>
            <w:shd w:val="clear" w:color="auto" w:fill="auto"/>
          </w:tcPr>
          <w:p w14:paraId="2EFEB440" w14:textId="77777777" w:rsidR="00570D81" w:rsidRPr="004A3361" w:rsidRDefault="00570D81" w:rsidP="00D7441E">
            <w:pPr>
              <w:jc w:val="both"/>
              <w:rPr>
                <w:sz w:val="16"/>
                <w:szCs w:val="16"/>
              </w:rPr>
            </w:pPr>
            <w:r w:rsidRPr="004A3361">
              <w:rPr>
                <w:sz w:val="16"/>
                <w:szCs w:val="16"/>
              </w:rPr>
              <w:t>4</w:t>
            </w:r>
          </w:p>
        </w:tc>
        <w:tc>
          <w:tcPr>
            <w:tcW w:w="480" w:type="pct"/>
            <w:tcBorders>
              <w:bottom w:val="single" w:sz="4" w:space="0" w:color="auto"/>
            </w:tcBorders>
            <w:shd w:val="thinHorzStripe" w:color="auto" w:fill="auto"/>
          </w:tcPr>
          <w:p w14:paraId="7C55CDBE" w14:textId="77777777" w:rsidR="00570D81" w:rsidRPr="004A3361" w:rsidRDefault="00570D81" w:rsidP="00D7441E">
            <w:pPr>
              <w:jc w:val="both"/>
              <w:rPr>
                <w:sz w:val="16"/>
                <w:szCs w:val="16"/>
              </w:rPr>
            </w:pPr>
            <w:r w:rsidRPr="004A3361">
              <w:rPr>
                <w:sz w:val="16"/>
                <w:szCs w:val="16"/>
              </w:rPr>
              <w:t>4</w:t>
            </w:r>
          </w:p>
        </w:tc>
        <w:tc>
          <w:tcPr>
            <w:tcW w:w="477" w:type="pct"/>
            <w:tcBorders>
              <w:bottom w:val="single" w:sz="4" w:space="0" w:color="auto"/>
            </w:tcBorders>
            <w:shd w:val="clear" w:color="auto" w:fill="auto"/>
          </w:tcPr>
          <w:p w14:paraId="02C2F1B5" w14:textId="77777777" w:rsidR="00570D81" w:rsidRPr="004A3361" w:rsidRDefault="00570D81" w:rsidP="00D7441E">
            <w:pPr>
              <w:jc w:val="both"/>
              <w:rPr>
                <w:sz w:val="16"/>
                <w:szCs w:val="16"/>
              </w:rPr>
            </w:pPr>
            <w:r w:rsidRPr="004A3361">
              <w:rPr>
                <w:sz w:val="16"/>
                <w:szCs w:val="16"/>
              </w:rPr>
              <w:t>10</w:t>
            </w:r>
          </w:p>
        </w:tc>
        <w:tc>
          <w:tcPr>
            <w:tcW w:w="476" w:type="pct"/>
            <w:tcBorders>
              <w:bottom w:val="single" w:sz="4" w:space="0" w:color="auto"/>
            </w:tcBorders>
            <w:shd w:val="clear" w:color="auto" w:fill="auto"/>
          </w:tcPr>
          <w:p w14:paraId="0BBF4DA7" w14:textId="77777777" w:rsidR="00570D81" w:rsidRPr="004A3361" w:rsidRDefault="00570D81" w:rsidP="00D7441E">
            <w:pPr>
              <w:jc w:val="both"/>
              <w:rPr>
                <w:sz w:val="16"/>
                <w:szCs w:val="16"/>
              </w:rPr>
            </w:pPr>
            <w:r w:rsidRPr="004A3361">
              <w:rPr>
                <w:sz w:val="16"/>
                <w:szCs w:val="16"/>
              </w:rPr>
              <w:t>10</w:t>
            </w:r>
          </w:p>
        </w:tc>
        <w:tc>
          <w:tcPr>
            <w:tcW w:w="475" w:type="pct"/>
            <w:tcBorders>
              <w:bottom w:val="single" w:sz="4" w:space="0" w:color="auto"/>
            </w:tcBorders>
            <w:shd w:val="clear" w:color="auto" w:fill="auto"/>
          </w:tcPr>
          <w:p w14:paraId="4512A92E" w14:textId="77777777" w:rsidR="00570D81" w:rsidRPr="004A3361" w:rsidRDefault="00570D81" w:rsidP="00D7441E">
            <w:pPr>
              <w:jc w:val="both"/>
              <w:rPr>
                <w:sz w:val="16"/>
                <w:szCs w:val="16"/>
              </w:rPr>
            </w:pPr>
            <w:r w:rsidRPr="004A3361">
              <w:rPr>
                <w:sz w:val="16"/>
                <w:szCs w:val="16"/>
              </w:rPr>
              <w:t>11</w:t>
            </w:r>
          </w:p>
        </w:tc>
        <w:tc>
          <w:tcPr>
            <w:tcW w:w="475" w:type="pct"/>
            <w:tcBorders>
              <w:bottom w:val="single" w:sz="4" w:space="0" w:color="auto"/>
            </w:tcBorders>
            <w:shd w:val="clear" w:color="auto" w:fill="auto"/>
          </w:tcPr>
          <w:p w14:paraId="77F12C4E" w14:textId="77777777" w:rsidR="00570D81" w:rsidRPr="004A3361" w:rsidRDefault="00570D81" w:rsidP="00D7441E">
            <w:pPr>
              <w:jc w:val="both"/>
              <w:rPr>
                <w:sz w:val="16"/>
                <w:szCs w:val="16"/>
              </w:rPr>
            </w:pPr>
            <w:r w:rsidRPr="004A3361">
              <w:rPr>
                <w:sz w:val="16"/>
                <w:szCs w:val="16"/>
              </w:rPr>
              <w:t>11</w:t>
            </w:r>
          </w:p>
        </w:tc>
      </w:tr>
      <w:tr w:rsidR="00FB0F5F" w:rsidRPr="004A3361" w14:paraId="049902DD" w14:textId="77777777" w:rsidTr="00FB0F5F">
        <w:trPr>
          <w:trHeight w:val="374"/>
        </w:trPr>
        <w:tc>
          <w:tcPr>
            <w:tcW w:w="1180" w:type="pct"/>
          </w:tcPr>
          <w:p w14:paraId="290013AD" w14:textId="77777777" w:rsidR="00570D81" w:rsidRPr="004A3361" w:rsidRDefault="00570D81" w:rsidP="00D7441E">
            <w:pPr>
              <w:jc w:val="both"/>
              <w:rPr>
                <w:sz w:val="16"/>
                <w:szCs w:val="16"/>
              </w:rPr>
            </w:pPr>
            <w:r w:rsidRPr="004A3361">
              <w:rPr>
                <w:sz w:val="16"/>
                <w:szCs w:val="16"/>
              </w:rPr>
              <w:t>6</w:t>
            </w:r>
          </w:p>
        </w:tc>
        <w:tc>
          <w:tcPr>
            <w:tcW w:w="479" w:type="pct"/>
          </w:tcPr>
          <w:p w14:paraId="02FFAB4B" w14:textId="77777777" w:rsidR="00570D81" w:rsidRPr="004A3361" w:rsidRDefault="00570D81" w:rsidP="00D7441E">
            <w:pPr>
              <w:jc w:val="both"/>
              <w:rPr>
                <w:sz w:val="16"/>
                <w:szCs w:val="16"/>
              </w:rPr>
            </w:pPr>
            <w:r w:rsidRPr="004A3361">
              <w:rPr>
                <w:sz w:val="16"/>
                <w:szCs w:val="16"/>
              </w:rPr>
              <w:t>6</w:t>
            </w:r>
          </w:p>
        </w:tc>
        <w:tc>
          <w:tcPr>
            <w:tcW w:w="479" w:type="pct"/>
          </w:tcPr>
          <w:p w14:paraId="255B0EC0" w14:textId="77777777" w:rsidR="00570D81" w:rsidRPr="004A3361" w:rsidRDefault="00570D81" w:rsidP="00D7441E">
            <w:pPr>
              <w:jc w:val="both"/>
              <w:rPr>
                <w:sz w:val="16"/>
                <w:szCs w:val="16"/>
              </w:rPr>
            </w:pPr>
            <w:r w:rsidRPr="004A3361">
              <w:rPr>
                <w:sz w:val="16"/>
                <w:szCs w:val="16"/>
              </w:rPr>
              <w:t>6</w:t>
            </w:r>
          </w:p>
        </w:tc>
        <w:tc>
          <w:tcPr>
            <w:tcW w:w="479" w:type="pct"/>
            <w:tcBorders>
              <w:bottom w:val="single" w:sz="4" w:space="0" w:color="auto"/>
            </w:tcBorders>
            <w:shd w:val="thinHorzStripe" w:color="auto" w:fill="auto"/>
          </w:tcPr>
          <w:p w14:paraId="31519F90" w14:textId="77777777" w:rsidR="00570D81" w:rsidRPr="004A3361" w:rsidRDefault="00570D81" w:rsidP="00D7441E">
            <w:pPr>
              <w:jc w:val="both"/>
              <w:rPr>
                <w:sz w:val="16"/>
                <w:szCs w:val="16"/>
              </w:rPr>
            </w:pPr>
            <w:r w:rsidRPr="004A3361">
              <w:rPr>
                <w:sz w:val="16"/>
                <w:szCs w:val="16"/>
              </w:rPr>
              <w:t>7</w:t>
            </w:r>
          </w:p>
        </w:tc>
        <w:tc>
          <w:tcPr>
            <w:tcW w:w="480" w:type="pct"/>
            <w:shd w:val="clear" w:color="auto" w:fill="auto"/>
          </w:tcPr>
          <w:p w14:paraId="2363308E" w14:textId="77777777" w:rsidR="00570D81" w:rsidRPr="004A3361" w:rsidRDefault="00570D81" w:rsidP="00D7441E">
            <w:pPr>
              <w:jc w:val="both"/>
              <w:rPr>
                <w:sz w:val="16"/>
                <w:szCs w:val="16"/>
              </w:rPr>
            </w:pPr>
            <w:r w:rsidRPr="004A3361">
              <w:rPr>
                <w:sz w:val="16"/>
                <w:szCs w:val="16"/>
              </w:rPr>
              <w:t>7</w:t>
            </w:r>
          </w:p>
        </w:tc>
        <w:tc>
          <w:tcPr>
            <w:tcW w:w="477" w:type="pct"/>
            <w:tcBorders>
              <w:bottom w:val="single" w:sz="4" w:space="0" w:color="auto"/>
            </w:tcBorders>
            <w:shd w:val="clear" w:color="auto" w:fill="auto"/>
          </w:tcPr>
          <w:p w14:paraId="2F4A77E0" w14:textId="77777777" w:rsidR="00570D81" w:rsidRPr="004A3361" w:rsidRDefault="00570D81" w:rsidP="00D7441E">
            <w:pPr>
              <w:jc w:val="both"/>
              <w:rPr>
                <w:sz w:val="16"/>
                <w:szCs w:val="16"/>
              </w:rPr>
            </w:pPr>
            <w:r w:rsidRPr="004A3361">
              <w:rPr>
                <w:sz w:val="16"/>
                <w:szCs w:val="16"/>
              </w:rPr>
              <w:t>1</w:t>
            </w:r>
          </w:p>
        </w:tc>
        <w:tc>
          <w:tcPr>
            <w:tcW w:w="476" w:type="pct"/>
            <w:tcBorders>
              <w:bottom w:val="single" w:sz="4" w:space="0" w:color="auto"/>
            </w:tcBorders>
            <w:shd w:val="clear" w:color="auto" w:fill="auto"/>
          </w:tcPr>
          <w:p w14:paraId="56E5A05E" w14:textId="77777777" w:rsidR="00570D81" w:rsidRPr="004A3361" w:rsidRDefault="00570D81" w:rsidP="00D7441E">
            <w:pPr>
              <w:jc w:val="both"/>
              <w:rPr>
                <w:sz w:val="16"/>
                <w:szCs w:val="16"/>
              </w:rPr>
            </w:pPr>
            <w:r w:rsidRPr="004A3361">
              <w:rPr>
                <w:sz w:val="16"/>
                <w:szCs w:val="16"/>
              </w:rPr>
              <w:t>1</w:t>
            </w:r>
          </w:p>
        </w:tc>
        <w:tc>
          <w:tcPr>
            <w:tcW w:w="475" w:type="pct"/>
            <w:shd w:val="thinDiagCross" w:color="auto" w:fill="auto"/>
          </w:tcPr>
          <w:p w14:paraId="424627BD" w14:textId="77777777" w:rsidR="00570D81" w:rsidRPr="004A3361" w:rsidRDefault="00570D81" w:rsidP="00D7441E">
            <w:pPr>
              <w:jc w:val="both"/>
              <w:rPr>
                <w:sz w:val="16"/>
                <w:szCs w:val="16"/>
              </w:rPr>
            </w:pPr>
            <w:r w:rsidRPr="004A3361">
              <w:rPr>
                <w:sz w:val="16"/>
                <w:szCs w:val="16"/>
              </w:rPr>
              <w:t>0</w:t>
            </w:r>
          </w:p>
        </w:tc>
        <w:tc>
          <w:tcPr>
            <w:tcW w:w="475" w:type="pct"/>
            <w:shd w:val="thinDiagCross" w:color="auto" w:fill="auto"/>
          </w:tcPr>
          <w:p w14:paraId="186F6597" w14:textId="77777777" w:rsidR="00570D81" w:rsidRPr="004A3361" w:rsidRDefault="00570D81" w:rsidP="00D7441E">
            <w:pPr>
              <w:jc w:val="both"/>
              <w:rPr>
                <w:sz w:val="16"/>
                <w:szCs w:val="16"/>
              </w:rPr>
            </w:pPr>
            <w:r w:rsidRPr="004A3361">
              <w:rPr>
                <w:sz w:val="16"/>
                <w:szCs w:val="16"/>
              </w:rPr>
              <w:t>0</w:t>
            </w:r>
          </w:p>
        </w:tc>
      </w:tr>
      <w:tr w:rsidR="00570D81" w:rsidRPr="004A3361" w14:paraId="701C3662" w14:textId="77777777" w:rsidTr="00D7441E">
        <w:trPr>
          <w:trHeight w:val="50"/>
        </w:trPr>
        <w:tc>
          <w:tcPr>
            <w:tcW w:w="1180" w:type="pct"/>
          </w:tcPr>
          <w:p w14:paraId="7D0F83D1" w14:textId="77777777" w:rsidR="00570D81" w:rsidRPr="004A3361" w:rsidRDefault="00570D81" w:rsidP="00D7441E">
            <w:pPr>
              <w:jc w:val="both"/>
              <w:rPr>
                <w:sz w:val="16"/>
                <w:szCs w:val="16"/>
              </w:rPr>
            </w:pPr>
            <w:r w:rsidRPr="004A3361">
              <w:rPr>
                <w:sz w:val="16"/>
                <w:szCs w:val="16"/>
              </w:rPr>
              <w:t>7</w:t>
            </w:r>
          </w:p>
        </w:tc>
        <w:tc>
          <w:tcPr>
            <w:tcW w:w="479" w:type="pct"/>
          </w:tcPr>
          <w:p w14:paraId="5740D738" w14:textId="77777777" w:rsidR="00570D81" w:rsidRPr="004A3361" w:rsidRDefault="00570D81" w:rsidP="00D7441E">
            <w:pPr>
              <w:jc w:val="both"/>
              <w:rPr>
                <w:sz w:val="16"/>
                <w:szCs w:val="16"/>
              </w:rPr>
            </w:pPr>
            <w:r w:rsidRPr="004A3361">
              <w:rPr>
                <w:sz w:val="16"/>
                <w:szCs w:val="16"/>
              </w:rPr>
              <w:t>7</w:t>
            </w:r>
          </w:p>
        </w:tc>
        <w:tc>
          <w:tcPr>
            <w:tcW w:w="479" w:type="pct"/>
          </w:tcPr>
          <w:p w14:paraId="6D8D6791" w14:textId="77777777" w:rsidR="00570D81" w:rsidRPr="004A3361" w:rsidRDefault="00570D81" w:rsidP="00D7441E">
            <w:pPr>
              <w:jc w:val="both"/>
              <w:rPr>
                <w:sz w:val="16"/>
                <w:szCs w:val="16"/>
              </w:rPr>
            </w:pPr>
            <w:r w:rsidRPr="004A3361">
              <w:rPr>
                <w:sz w:val="16"/>
                <w:szCs w:val="16"/>
              </w:rPr>
              <w:t>7</w:t>
            </w:r>
          </w:p>
        </w:tc>
        <w:tc>
          <w:tcPr>
            <w:tcW w:w="479" w:type="pct"/>
            <w:shd w:val="clear" w:color="auto" w:fill="auto"/>
          </w:tcPr>
          <w:p w14:paraId="64CB18EA" w14:textId="77777777" w:rsidR="00570D81" w:rsidRPr="004A3361" w:rsidRDefault="00570D81" w:rsidP="00D7441E">
            <w:pPr>
              <w:jc w:val="both"/>
              <w:rPr>
                <w:sz w:val="16"/>
                <w:szCs w:val="16"/>
              </w:rPr>
            </w:pPr>
            <w:r w:rsidRPr="004A3361">
              <w:rPr>
                <w:sz w:val="16"/>
                <w:szCs w:val="16"/>
              </w:rPr>
              <w:t>6</w:t>
            </w:r>
          </w:p>
        </w:tc>
        <w:tc>
          <w:tcPr>
            <w:tcW w:w="480" w:type="pct"/>
            <w:shd w:val="clear" w:color="auto" w:fill="auto"/>
          </w:tcPr>
          <w:p w14:paraId="5E87B0EF" w14:textId="77777777" w:rsidR="00570D81" w:rsidRPr="004A3361" w:rsidRDefault="00570D81" w:rsidP="00D7441E">
            <w:pPr>
              <w:jc w:val="both"/>
              <w:rPr>
                <w:sz w:val="16"/>
                <w:szCs w:val="16"/>
              </w:rPr>
            </w:pPr>
            <w:r w:rsidRPr="004A3361">
              <w:rPr>
                <w:sz w:val="16"/>
                <w:szCs w:val="16"/>
              </w:rPr>
              <w:t>6</w:t>
            </w:r>
          </w:p>
        </w:tc>
        <w:tc>
          <w:tcPr>
            <w:tcW w:w="477" w:type="pct"/>
            <w:shd w:val="thinDiagCross" w:color="auto" w:fill="auto"/>
          </w:tcPr>
          <w:p w14:paraId="169B9832" w14:textId="77777777" w:rsidR="00570D81" w:rsidRPr="004A3361" w:rsidRDefault="00570D81" w:rsidP="00D7441E">
            <w:pPr>
              <w:jc w:val="both"/>
              <w:rPr>
                <w:sz w:val="16"/>
                <w:szCs w:val="16"/>
              </w:rPr>
            </w:pPr>
            <w:r w:rsidRPr="004A3361">
              <w:rPr>
                <w:sz w:val="16"/>
                <w:szCs w:val="16"/>
              </w:rPr>
              <w:t>0</w:t>
            </w:r>
          </w:p>
        </w:tc>
        <w:tc>
          <w:tcPr>
            <w:tcW w:w="476" w:type="pct"/>
            <w:shd w:val="thinDiagCross" w:color="auto" w:fill="auto"/>
          </w:tcPr>
          <w:p w14:paraId="6A2A61B2" w14:textId="77777777" w:rsidR="00570D81" w:rsidRPr="004A3361" w:rsidRDefault="00570D81" w:rsidP="00D7441E">
            <w:pPr>
              <w:jc w:val="both"/>
              <w:rPr>
                <w:sz w:val="16"/>
                <w:szCs w:val="16"/>
              </w:rPr>
            </w:pPr>
            <w:r w:rsidRPr="004A3361">
              <w:rPr>
                <w:sz w:val="16"/>
                <w:szCs w:val="16"/>
              </w:rPr>
              <w:t>0</w:t>
            </w:r>
          </w:p>
        </w:tc>
        <w:tc>
          <w:tcPr>
            <w:tcW w:w="475" w:type="pct"/>
          </w:tcPr>
          <w:p w14:paraId="76F2D7F5" w14:textId="77777777" w:rsidR="00570D81" w:rsidRPr="004A3361" w:rsidRDefault="00570D81" w:rsidP="00D7441E">
            <w:pPr>
              <w:jc w:val="both"/>
              <w:rPr>
                <w:sz w:val="16"/>
                <w:szCs w:val="16"/>
              </w:rPr>
            </w:pPr>
            <w:r w:rsidRPr="004A3361">
              <w:rPr>
                <w:sz w:val="16"/>
                <w:szCs w:val="16"/>
              </w:rPr>
              <w:t>1</w:t>
            </w:r>
          </w:p>
        </w:tc>
        <w:tc>
          <w:tcPr>
            <w:tcW w:w="475" w:type="pct"/>
          </w:tcPr>
          <w:p w14:paraId="5D53BA3A" w14:textId="77777777" w:rsidR="00570D81" w:rsidRPr="004A3361" w:rsidRDefault="00570D81" w:rsidP="00D7441E">
            <w:pPr>
              <w:jc w:val="both"/>
              <w:rPr>
                <w:sz w:val="16"/>
                <w:szCs w:val="16"/>
              </w:rPr>
            </w:pPr>
            <w:r w:rsidRPr="004A3361">
              <w:rPr>
                <w:sz w:val="16"/>
                <w:szCs w:val="16"/>
              </w:rPr>
              <w:t>1</w:t>
            </w:r>
          </w:p>
        </w:tc>
      </w:tr>
      <w:tr w:rsidR="00570D81" w:rsidRPr="004A3361" w14:paraId="01E05317" w14:textId="77777777" w:rsidTr="00D7441E">
        <w:tc>
          <w:tcPr>
            <w:tcW w:w="1180" w:type="pct"/>
          </w:tcPr>
          <w:p w14:paraId="055F3C59" w14:textId="77777777" w:rsidR="00570D81" w:rsidRPr="004A3361" w:rsidRDefault="00570D81" w:rsidP="00D7441E">
            <w:pPr>
              <w:jc w:val="both"/>
              <w:rPr>
                <w:sz w:val="16"/>
                <w:szCs w:val="16"/>
              </w:rPr>
            </w:pPr>
            <w:r w:rsidRPr="004A3361">
              <w:rPr>
                <w:sz w:val="16"/>
                <w:szCs w:val="16"/>
              </w:rPr>
              <w:t>8</w:t>
            </w:r>
          </w:p>
        </w:tc>
        <w:tc>
          <w:tcPr>
            <w:tcW w:w="479" w:type="pct"/>
          </w:tcPr>
          <w:p w14:paraId="319AE7CB" w14:textId="77777777" w:rsidR="00570D81" w:rsidRPr="004A3361" w:rsidRDefault="00570D81" w:rsidP="00D7441E">
            <w:pPr>
              <w:jc w:val="both"/>
              <w:rPr>
                <w:sz w:val="16"/>
                <w:szCs w:val="16"/>
              </w:rPr>
            </w:pPr>
            <w:r w:rsidRPr="004A3361">
              <w:rPr>
                <w:sz w:val="16"/>
                <w:szCs w:val="16"/>
              </w:rPr>
              <w:t>8</w:t>
            </w:r>
          </w:p>
        </w:tc>
        <w:tc>
          <w:tcPr>
            <w:tcW w:w="479" w:type="pct"/>
          </w:tcPr>
          <w:p w14:paraId="1EBB18D6" w14:textId="77777777" w:rsidR="00570D81" w:rsidRPr="004A3361" w:rsidRDefault="00570D81" w:rsidP="00D7441E">
            <w:pPr>
              <w:jc w:val="both"/>
              <w:rPr>
                <w:sz w:val="16"/>
                <w:szCs w:val="16"/>
              </w:rPr>
            </w:pPr>
            <w:r w:rsidRPr="004A3361">
              <w:rPr>
                <w:sz w:val="16"/>
                <w:szCs w:val="16"/>
              </w:rPr>
              <w:t>8</w:t>
            </w:r>
          </w:p>
        </w:tc>
        <w:tc>
          <w:tcPr>
            <w:tcW w:w="479" w:type="pct"/>
          </w:tcPr>
          <w:p w14:paraId="0AB4852A" w14:textId="77777777" w:rsidR="00570D81" w:rsidRPr="004A3361" w:rsidRDefault="00570D81" w:rsidP="00D7441E">
            <w:pPr>
              <w:jc w:val="both"/>
              <w:rPr>
                <w:sz w:val="16"/>
                <w:szCs w:val="16"/>
              </w:rPr>
            </w:pPr>
            <w:r w:rsidRPr="004A3361">
              <w:rPr>
                <w:sz w:val="16"/>
                <w:szCs w:val="16"/>
              </w:rPr>
              <w:t>9</w:t>
            </w:r>
          </w:p>
        </w:tc>
        <w:tc>
          <w:tcPr>
            <w:tcW w:w="480" w:type="pct"/>
          </w:tcPr>
          <w:p w14:paraId="4A65514F" w14:textId="77777777" w:rsidR="00570D81" w:rsidRPr="004A3361" w:rsidRDefault="00570D81" w:rsidP="00D7441E">
            <w:pPr>
              <w:jc w:val="both"/>
              <w:rPr>
                <w:sz w:val="16"/>
                <w:szCs w:val="16"/>
              </w:rPr>
            </w:pPr>
            <w:r w:rsidRPr="004A3361">
              <w:rPr>
                <w:sz w:val="16"/>
                <w:szCs w:val="16"/>
              </w:rPr>
              <w:t>9</w:t>
            </w:r>
          </w:p>
        </w:tc>
        <w:tc>
          <w:tcPr>
            <w:tcW w:w="477" w:type="pct"/>
          </w:tcPr>
          <w:p w14:paraId="2BED0E41" w14:textId="77777777" w:rsidR="00570D81" w:rsidRPr="004A3361" w:rsidRDefault="00570D81" w:rsidP="00D7441E">
            <w:pPr>
              <w:jc w:val="both"/>
              <w:rPr>
                <w:sz w:val="16"/>
                <w:szCs w:val="16"/>
              </w:rPr>
            </w:pPr>
            <w:r w:rsidRPr="004A3361">
              <w:rPr>
                <w:sz w:val="16"/>
                <w:szCs w:val="16"/>
              </w:rPr>
              <w:t>3</w:t>
            </w:r>
          </w:p>
        </w:tc>
        <w:tc>
          <w:tcPr>
            <w:tcW w:w="476" w:type="pct"/>
          </w:tcPr>
          <w:p w14:paraId="4048A330" w14:textId="77777777" w:rsidR="00570D81" w:rsidRPr="004A3361" w:rsidRDefault="00570D81" w:rsidP="00D7441E">
            <w:pPr>
              <w:jc w:val="both"/>
              <w:rPr>
                <w:sz w:val="16"/>
                <w:szCs w:val="16"/>
              </w:rPr>
            </w:pPr>
            <w:r w:rsidRPr="004A3361">
              <w:rPr>
                <w:sz w:val="16"/>
                <w:szCs w:val="16"/>
              </w:rPr>
              <w:t>3</w:t>
            </w:r>
          </w:p>
        </w:tc>
        <w:tc>
          <w:tcPr>
            <w:tcW w:w="475" w:type="pct"/>
          </w:tcPr>
          <w:p w14:paraId="3DA93E88" w14:textId="77777777" w:rsidR="00570D81" w:rsidRPr="004A3361" w:rsidRDefault="00570D81" w:rsidP="00D7441E">
            <w:pPr>
              <w:jc w:val="both"/>
              <w:rPr>
                <w:sz w:val="16"/>
                <w:szCs w:val="16"/>
              </w:rPr>
            </w:pPr>
            <w:r w:rsidRPr="004A3361">
              <w:rPr>
                <w:sz w:val="16"/>
                <w:szCs w:val="16"/>
              </w:rPr>
              <w:t>2</w:t>
            </w:r>
          </w:p>
        </w:tc>
        <w:tc>
          <w:tcPr>
            <w:tcW w:w="475" w:type="pct"/>
          </w:tcPr>
          <w:p w14:paraId="20D0B5EF" w14:textId="77777777" w:rsidR="00570D81" w:rsidRPr="004A3361" w:rsidRDefault="00570D81" w:rsidP="00D7441E">
            <w:pPr>
              <w:jc w:val="both"/>
              <w:rPr>
                <w:sz w:val="16"/>
                <w:szCs w:val="16"/>
              </w:rPr>
            </w:pPr>
            <w:r w:rsidRPr="004A3361">
              <w:rPr>
                <w:sz w:val="16"/>
                <w:szCs w:val="16"/>
              </w:rPr>
              <w:t>2</w:t>
            </w:r>
          </w:p>
        </w:tc>
      </w:tr>
      <w:tr w:rsidR="00570D81" w:rsidRPr="004A3361" w14:paraId="64D426F0" w14:textId="77777777" w:rsidTr="00D7441E">
        <w:tc>
          <w:tcPr>
            <w:tcW w:w="1180" w:type="pct"/>
          </w:tcPr>
          <w:p w14:paraId="15E054DA" w14:textId="77777777" w:rsidR="00570D81" w:rsidRPr="004A3361" w:rsidRDefault="00570D81" w:rsidP="00D7441E">
            <w:pPr>
              <w:jc w:val="both"/>
              <w:rPr>
                <w:sz w:val="16"/>
                <w:szCs w:val="16"/>
              </w:rPr>
            </w:pPr>
            <w:r w:rsidRPr="004A3361">
              <w:rPr>
                <w:sz w:val="16"/>
                <w:szCs w:val="16"/>
              </w:rPr>
              <w:t>9</w:t>
            </w:r>
          </w:p>
        </w:tc>
        <w:tc>
          <w:tcPr>
            <w:tcW w:w="479" w:type="pct"/>
          </w:tcPr>
          <w:p w14:paraId="5A23EB37" w14:textId="77777777" w:rsidR="00570D81" w:rsidRPr="004A3361" w:rsidRDefault="00570D81" w:rsidP="00D7441E">
            <w:pPr>
              <w:jc w:val="both"/>
              <w:rPr>
                <w:sz w:val="16"/>
                <w:szCs w:val="16"/>
              </w:rPr>
            </w:pPr>
            <w:r w:rsidRPr="004A3361">
              <w:rPr>
                <w:sz w:val="16"/>
                <w:szCs w:val="16"/>
              </w:rPr>
              <w:t>9</w:t>
            </w:r>
          </w:p>
        </w:tc>
        <w:tc>
          <w:tcPr>
            <w:tcW w:w="479" w:type="pct"/>
          </w:tcPr>
          <w:p w14:paraId="2F037A6B" w14:textId="77777777" w:rsidR="00570D81" w:rsidRPr="004A3361" w:rsidRDefault="00570D81" w:rsidP="00D7441E">
            <w:pPr>
              <w:jc w:val="both"/>
              <w:rPr>
                <w:sz w:val="16"/>
                <w:szCs w:val="16"/>
              </w:rPr>
            </w:pPr>
            <w:r w:rsidRPr="004A3361">
              <w:rPr>
                <w:sz w:val="16"/>
                <w:szCs w:val="16"/>
              </w:rPr>
              <w:t>9</w:t>
            </w:r>
          </w:p>
        </w:tc>
        <w:tc>
          <w:tcPr>
            <w:tcW w:w="479" w:type="pct"/>
          </w:tcPr>
          <w:p w14:paraId="337C21C1" w14:textId="77777777" w:rsidR="00570D81" w:rsidRPr="004A3361" w:rsidRDefault="00570D81" w:rsidP="00D7441E">
            <w:pPr>
              <w:jc w:val="both"/>
              <w:rPr>
                <w:sz w:val="16"/>
                <w:szCs w:val="16"/>
              </w:rPr>
            </w:pPr>
            <w:r w:rsidRPr="004A3361">
              <w:rPr>
                <w:sz w:val="16"/>
                <w:szCs w:val="16"/>
              </w:rPr>
              <w:t>8</w:t>
            </w:r>
          </w:p>
        </w:tc>
        <w:tc>
          <w:tcPr>
            <w:tcW w:w="480" w:type="pct"/>
          </w:tcPr>
          <w:p w14:paraId="3C27BC82" w14:textId="77777777" w:rsidR="00570D81" w:rsidRPr="004A3361" w:rsidRDefault="00570D81" w:rsidP="00D7441E">
            <w:pPr>
              <w:jc w:val="both"/>
              <w:rPr>
                <w:sz w:val="16"/>
                <w:szCs w:val="16"/>
              </w:rPr>
            </w:pPr>
            <w:r w:rsidRPr="004A3361">
              <w:rPr>
                <w:sz w:val="16"/>
                <w:szCs w:val="16"/>
              </w:rPr>
              <w:t>8</w:t>
            </w:r>
          </w:p>
        </w:tc>
        <w:tc>
          <w:tcPr>
            <w:tcW w:w="477" w:type="pct"/>
          </w:tcPr>
          <w:p w14:paraId="5B77A76F" w14:textId="77777777" w:rsidR="00570D81" w:rsidRPr="004A3361" w:rsidRDefault="00570D81" w:rsidP="00D7441E">
            <w:pPr>
              <w:jc w:val="both"/>
              <w:rPr>
                <w:sz w:val="16"/>
                <w:szCs w:val="16"/>
              </w:rPr>
            </w:pPr>
            <w:r w:rsidRPr="004A3361">
              <w:rPr>
                <w:sz w:val="16"/>
                <w:szCs w:val="16"/>
              </w:rPr>
              <w:t>2</w:t>
            </w:r>
          </w:p>
        </w:tc>
        <w:tc>
          <w:tcPr>
            <w:tcW w:w="476" w:type="pct"/>
          </w:tcPr>
          <w:p w14:paraId="185F2FDC" w14:textId="77777777" w:rsidR="00570D81" w:rsidRPr="004A3361" w:rsidRDefault="00570D81" w:rsidP="00D7441E">
            <w:pPr>
              <w:jc w:val="both"/>
              <w:rPr>
                <w:sz w:val="16"/>
                <w:szCs w:val="16"/>
              </w:rPr>
            </w:pPr>
            <w:r w:rsidRPr="004A3361">
              <w:rPr>
                <w:sz w:val="16"/>
                <w:szCs w:val="16"/>
              </w:rPr>
              <w:t>2</w:t>
            </w:r>
          </w:p>
        </w:tc>
        <w:tc>
          <w:tcPr>
            <w:tcW w:w="475" w:type="pct"/>
          </w:tcPr>
          <w:p w14:paraId="16BBB8EE" w14:textId="77777777" w:rsidR="00570D81" w:rsidRPr="004A3361" w:rsidRDefault="00570D81" w:rsidP="00D7441E">
            <w:pPr>
              <w:jc w:val="both"/>
              <w:rPr>
                <w:sz w:val="16"/>
                <w:szCs w:val="16"/>
              </w:rPr>
            </w:pPr>
            <w:r w:rsidRPr="004A3361">
              <w:rPr>
                <w:sz w:val="16"/>
                <w:szCs w:val="16"/>
              </w:rPr>
              <w:t>3</w:t>
            </w:r>
          </w:p>
        </w:tc>
        <w:tc>
          <w:tcPr>
            <w:tcW w:w="475" w:type="pct"/>
          </w:tcPr>
          <w:p w14:paraId="3AB24A2B" w14:textId="77777777" w:rsidR="00570D81" w:rsidRPr="004A3361" w:rsidRDefault="00570D81" w:rsidP="00D7441E">
            <w:pPr>
              <w:jc w:val="both"/>
              <w:rPr>
                <w:sz w:val="16"/>
                <w:szCs w:val="16"/>
              </w:rPr>
            </w:pPr>
            <w:r w:rsidRPr="004A3361">
              <w:rPr>
                <w:sz w:val="16"/>
                <w:szCs w:val="16"/>
              </w:rPr>
              <w:t>3</w:t>
            </w:r>
          </w:p>
        </w:tc>
      </w:tr>
      <w:tr w:rsidR="00570D81" w:rsidRPr="004A3361" w14:paraId="246DB2B4" w14:textId="77777777" w:rsidTr="00D7441E">
        <w:tc>
          <w:tcPr>
            <w:tcW w:w="1180" w:type="pct"/>
          </w:tcPr>
          <w:p w14:paraId="39E6C4CB" w14:textId="77777777" w:rsidR="00570D81" w:rsidRPr="004A3361" w:rsidRDefault="00570D81" w:rsidP="00D7441E">
            <w:pPr>
              <w:jc w:val="both"/>
              <w:rPr>
                <w:sz w:val="16"/>
                <w:szCs w:val="16"/>
              </w:rPr>
            </w:pPr>
            <w:r w:rsidRPr="004A3361">
              <w:rPr>
                <w:sz w:val="16"/>
                <w:szCs w:val="16"/>
              </w:rPr>
              <w:t>10</w:t>
            </w:r>
          </w:p>
        </w:tc>
        <w:tc>
          <w:tcPr>
            <w:tcW w:w="479" w:type="pct"/>
          </w:tcPr>
          <w:p w14:paraId="65186008" w14:textId="77777777" w:rsidR="00570D81" w:rsidRPr="004A3361" w:rsidRDefault="00570D81" w:rsidP="00D7441E">
            <w:pPr>
              <w:jc w:val="both"/>
              <w:rPr>
                <w:sz w:val="16"/>
                <w:szCs w:val="16"/>
              </w:rPr>
            </w:pPr>
            <w:r w:rsidRPr="004A3361">
              <w:rPr>
                <w:sz w:val="16"/>
                <w:szCs w:val="16"/>
              </w:rPr>
              <w:t>10</w:t>
            </w:r>
          </w:p>
        </w:tc>
        <w:tc>
          <w:tcPr>
            <w:tcW w:w="479" w:type="pct"/>
          </w:tcPr>
          <w:p w14:paraId="73290D43" w14:textId="77777777" w:rsidR="00570D81" w:rsidRPr="004A3361" w:rsidRDefault="00570D81" w:rsidP="00D7441E">
            <w:pPr>
              <w:jc w:val="both"/>
              <w:rPr>
                <w:sz w:val="16"/>
                <w:szCs w:val="16"/>
              </w:rPr>
            </w:pPr>
            <w:r w:rsidRPr="004A3361">
              <w:rPr>
                <w:sz w:val="16"/>
                <w:szCs w:val="16"/>
              </w:rPr>
              <w:t>11</w:t>
            </w:r>
          </w:p>
        </w:tc>
        <w:tc>
          <w:tcPr>
            <w:tcW w:w="479" w:type="pct"/>
          </w:tcPr>
          <w:p w14:paraId="08EEB4EF" w14:textId="77777777" w:rsidR="00570D81" w:rsidRPr="004A3361" w:rsidRDefault="00570D81" w:rsidP="00D7441E">
            <w:pPr>
              <w:jc w:val="both"/>
              <w:rPr>
                <w:sz w:val="16"/>
                <w:szCs w:val="16"/>
              </w:rPr>
            </w:pPr>
            <w:r w:rsidRPr="004A3361">
              <w:rPr>
                <w:sz w:val="16"/>
                <w:szCs w:val="16"/>
              </w:rPr>
              <w:t>5</w:t>
            </w:r>
          </w:p>
        </w:tc>
        <w:tc>
          <w:tcPr>
            <w:tcW w:w="480" w:type="pct"/>
          </w:tcPr>
          <w:p w14:paraId="489FF663" w14:textId="77777777" w:rsidR="00570D81" w:rsidRPr="004A3361" w:rsidRDefault="00570D81" w:rsidP="00D7441E">
            <w:pPr>
              <w:jc w:val="both"/>
              <w:rPr>
                <w:sz w:val="16"/>
                <w:szCs w:val="16"/>
              </w:rPr>
            </w:pPr>
            <w:r w:rsidRPr="004A3361">
              <w:rPr>
                <w:sz w:val="16"/>
                <w:szCs w:val="16"/>
              </w:rPr>
              <w:t>4</w:t>
            </w:r>
          </w:p>
        </w:tc>
        <w:tc>
          <w:tcPr>
            <w:tcW w:w="477" w:type="pct"/>
          </w:tcPr>
          <w:p w14:paraId="3BBC0B55" w14:textId="77777777" w:rsidR="00570D81" w:rsidRPr="004A3361" w:rsidRDefault="00570D81" w:rsidP="00D7441E">
            <w:pPr>
              <w:jc w:val="both"/>
              <w:rPr>
                <w:sz w:val="16"/>
                <w:szCs w:val="16"/>
              </w:rPr>
            </w:pPr>
          </w:p>
        </w:tc>
        <w:tc>
          <w:tcPr>
            <w:tcW w:w="476" w:type="pct"/>
          </w:tcPr>
          <w:p w14:paraId="380B8DC7" w14:textId="77777777" w:rsidR="00570D81" w:rsidRPr="004A3361" w:rsidRDefault="00570D81" w:rsidP="00D7441E">
            <w:pPr>
              <w:jc w:val="both"/>
              <w:rPr>
                <w:sz w:val="16"/>
                <w:szCs w:val="16"/>
              </w:rPr>
            </w:pPr>
          </w:p>
        </w:tc>
        <w:tc>
          <w:tcPr>
            <w:tcW w:w="475" w:type="pct"/>
          </w:tcPr>
          <w:p w14:paraId="2E4AD33A" w14:textId="77777777" w:rsidR="00570D81" w:rsidRPr="004A3361" w:rsidRDefault="00570D81" w:rsidP="00D7441E">
            <w:pPr>
              <w:jc w:val="both"/>
              <w:rPr>
                <w:sz w:val="16"/>
                <w:szCs w:val="16"/>
              </w:rPr>
            </w:pPr>
          </w:p>
        </w:tc>
        <w:tc>
          <w:tcPr>
            <w:tcW w:w="475" w:type="pct"/>
          </w:tcPr>
          <w:p w14:paraId="079619F0" w14:textId="77777777" w:rsidR="00570D81" w:rsidRPr="004A3361" w:rsidRDefault="00570D81" w:rsidP="00D7441E">
            <w:pPr>
              <w:jc w:val="both"/>
              <w:rPr>
                <w:sz w:val="16"/>
                <w:szCs w:val="16"/>
              </w:rPr>
            </w:pPr>
          </w:p>
        </w:tc>
      </w:tr>
      <w:tr w:rsidR="00570D81" w:rsidRPr="004A3361" w14:paraId="45F2D6F5" w14:textId="77777777" w:rsidTr="00D7441E">
        <w:tc>
          <w:tcPr>
            <w:tcW w:w="1180" w:type="pct"/>
          </w:tcPr>
          <w:p w14:paraId="1F6D64CE" w14:textId="77777777" w:rsidR="00570D81" w:rsidRPr="004A3361" w:rsidRDefault="00570D81" w:rsidP="00D7441E">
            <w:pPr>
              <w:jc w:val="both"/>
              <w:rPr>
                <w:sz w:val="16"/>
                <w:szCs w:val="16"/>
              </w:rPr>
            </w:pPr>
            <w:r w:rsidRPr="004A3361">
              <w:rPr>
                <w:sz w:val="16"/>
                <w:szCs w:val="16"/>
              </w:rPr>
              <w:t>11</w:t>
            </w:r>
          </w:p>
        </w:tc>
        <w:tc>
          <w:tcPr>
            <w:tcW w:w="479" w:type="pct"/>
          </w:tcPr>
          <w:p w14:paraId="42C0FC44" w14:textId="77777777" w:rsidR="00570D81" w:rsidRPr="004A3361" w:rsidRDefault="00570D81" w:rsidP="00D7441E">
            <w:pPr>
              <w:jc w:val="both"/>
              <w:rPr>
                <w:sz w:val="16"/>
                <w:szCs w:val="16"/>
              </w:rPr>
            </w:pPr>
            <w:r w:rsidRPr="004A3361">
              <w:rPr>
                <w:sz w:val="16"/>
                <w:szCs w:val="16"/>
              </w:rPr>
              <w:t>11</w:t>
            </w:r>
          </w:p>
        </w:tc>
        <w:tc>
          <w:tcPr>
            <w:tcW w:w="479" w:type="pct"/>
          </w:tcPr>
          <w:p w14:paraId="009A96D9" w14:textId="77777777" w:rsidR="00570D81" w:rsidRPr="004A3361" w:rsidRDefault="00570D81" w:rsidP="00D7441E">
            <w:pPr>
              <w:jc w:val="both"/>
              <w:rPr>
                <w:sz w:val="16"/>
                <w:szCs w:val="16"/>
              </w:rPr>
            </w:pPr>
            <w:r w:rsidRPr="004A3361">
              <w:rPr>
                <w:sz w:val="16"/>
                <w:szCs w:val="16"/>
              </w:rPr>
              <w:t>10</w:t>
            </w:r>
          </w:p>
        </w:tc>
        <w:tc>
          <w:tcPr>
            <w:tcW w:w="479" w:type="pct"/>
          </w:tcPr>
          <w:p w14:paraId="4599A3A7" w14:textId="77777777" w:rsidR="00570D81" w:rsidRPr="004A3361" w:rsidRDefault="00570D81" w:rsidP="00D7441E">
            <w:pPr>
              <w:jc w:val="both"/>
              <w:rPr>
                <w:sz w:val="16"/>
                <w:szCs w:val="16"/>
              </w:rPr>
            </w:pPr>
            <w:r w:rsidRPr="004A3361">
              <w:rPr>
                <w:sz w:val="16"/>
                <w:szCs w:val="16"/>
              </w:rPr>
              <w:t>4</w:t>
            </w:r>
          </w:p>
        </w:tc>
        <w:tc>
          <w:tcPr>
            <w:tcW w:w="480" w:type="pct"/>
          </w:tcPr>
          <w:p w14:paraId="32280693" w14:textId="77777777" w:rsidR="00570D81" w:rsidRPr="004A3361" w:rsidRDefault="00570D81" w:rsidP="00D7441E">
            <w:pPr>
              <w:jc w:val="both"/>
              <w:rPr>
                <w:sz w:val="16"/>
                <w:szCs w:val="16"/>
              </w:rPr>
            </w:pPr>
            <w:r w:rsidRPr="004A3361">
              <w:rPr>
                <w:sz w:val="16"/>
                <w:szCs w:val="16"/>
              </w:rPr>
              <w:t>5</w:t>
            </w:r>
          </w:p>
        </w:tc>
        <w:tc>
          <w:tcPr>
            <w:tcW w:w="477" w:type="pct"/>
          </w:tcPr>
          <w:p w14:paraId="44911097" w14:textId="77777777" w:rsidR="00570D81" w:rsidRPr="004A3361" w:rsidRDefault="00570D81" w:rsidP="00D7441E">
            <w:pPr>
              <w:jc w:val="both"/>
              <w:rPr>
                <w:sz w:val="16"/>
                <w:szCs w:val="16"/>
              </w:rPr>
            </w:pPr>
          </w:p>
        </w:tc>
        <w:tc>
          <w:tcPr>
            <w:tcW w:w="476" w:type="pct"/>
          </w:tcPr>
          <w:p w14:paraId="0C364CDF" w14:textId="77777777" w:rsidR="00570D81" w:rsidRPr="004A3361" w:rsidRDefault="00570D81" w:rsidP="00D7441E">
            <w:pPr>
              <w:jc w:val="both"/>
              <w:rPr>
                <w:sz w:val="16"/>
                <w:szCs w:val="16"/>
              </w:rPr>
            </w:pPr>
          </w:p>
        </w:tc>
        <w:tc>
          <w:tcPr>
            <w:tcW w:w="475" w:type="pct"/>
          </w:tcPr>
          <w:p w14:paraId="1A2FBC97" w14:textId="77777777" w:rsidR="00570D81" w:rsidRPr="004A3361" w:rsidRDefault="00570D81" w:rsidP="00D7441E">
            <w:pPr>
              <w:jc w:val="both"/>
              <w:rPr>
                <w:sz w:val="16"/>
                <w:szCs w:val="16"/>
              </w:rPr>
            </w:pPr>
          </w:p>
        </w:tc>
        <w:tc>
          <w:tcPr>
            <w:tcW w:w="475" w:type="pct"/>
          </w:tcPr>
          <w:p w14:paraId="34629B76" w14:textId="77777777" w:rsidR="00570D81" w:rsidRPr="004A3361" w:rsidRDefault="00570D81" w:rsidP="00D7441E">
            <w:pPr>
              <w:jc w:val="both"/>
              <w:rPr>
                <w:sz w:val="16"/>
                <w:szCs w:val="16"/>
              </w:rPr>
            </w:pPr>
          </w:p>
        </w:tc>
      </w:tr>
    </w:tbl>
    <w:p w14:paraId="102D4DB9" w14:textId="77777777" w:rsidR="00570D81" w:rsidRDefault="00570D81" w:rsidP="00570D81">
      <w:pPr>
        <w:jc w:val="both"/>
      </w:pPr>
    </w:p>
    <w:p w14:paraId="59A32D25" w14:textId="0AE8FCA3" w:rsidR="00155282" w:rsidRDefault="00155282" w:rsidP="00272C10">
      <w:pPr>
        <w:jc w:val="both"/>
      </w:pPr>
      <w:r>
        <w:t>Based on the analysis above, we have the following observations:</w:t>
      </w:r>
    </w:p>
    <w:p w14:paraId="112CF62D" w14:textId="3E608B14" w:rsidR="00155282" w:rsidRDefault="007341BF" w:rsidP="00155282">
      <w:pPr>
        <w:pStyle w:val="Observation"/>
      </w:pPr>
      <w:bookmarkStart w:id="29" w:name="_Toc166105143"/>
      <w:r>
        <w:t xml:space="preserve">For applying OCC to NPRACH the following </w:t>
      </w:r>
      <w:r w:rsidR="00C73A93">
        <w:t xml:space="preserve">points </w:t>
      </w:r>
      <w:r w:rsidR="00FB0F5F">
        <w:t>can be highlighted</w:t>
      </w:r>
      <w:r>
        <w:t>:</w:t>
      </w:r>
      <w:bookmarkEnd w:id="29"/>
    </w:p>
    <w:p w14:paraId="6C7BC8A4" w14:textId="77777777" w:rsidR="00570D81" w:rsidRDefault="007341BF" w:rsidP="007341BF">
      <w:pPr>
        <w:pStyle w:val="Observation"/>
        <w:numPr>
          <w:ilvl w:val="0"/>
          <w:numId w:val="43"/>
        </w:numPr>
      </w:pPr>
      <w:bookmarkStart w:id="30" w:name="_Toc166105144"/>
      <w:r>
        <w:t>For the OCC scheme to work on NPRACH, likely all the UEs co-existing on the 45 kHz PRACH resource would have to be Rel-19 UEs.</w:t>
      </w:r>
      <w:bookmarkEnd w:id="30"/>
    </w:p>
    <w:p w14:paraId="15AC2B82" w14:textId="0E3C1616" w:rsidR="007341BF" w:rsidRDefault="00570D81" w:rsidP="00570D81">
      <w:pPr>
        <w:pStyle w:val="Observation"/>
        <w:numPr>
          <w:ilvl w:val="1"/>
          <w:numId w:val="43"/>
        </w:numPr>
      </w:pPr>
      <w:bookmarkStart w:id="31" w:name="_Toc166105145"/>
      <w:r>
        <w:t>Applying OCC on PRACH does not seem to be backward compatible (legacy UE will collide with the spread transmission).</w:t>
      </w:r>
      <w:bookmarkEnd w:id="31"/>
    </w:p>
    <w:p w14:paraId="440B4C91" w14:textId="3A83D715" w:rsidR="00570D81" w:rsidRDefault="00570D81" w:rsidP="00570D81">
      <w:pPr>
        <w:pStyle w:val="Observation"/>
        <w:numPr>
          <w:ilvl w:val="1"/>
          <w:numId w:val="43"/>
        </w:numPr>
      </w:pPr>
      <w:bookmarkStart w:id="32" w:name="_Toc166105146"/>
      <w:r>
        <w:t>The non-backward compatibility may imply having to perform a partition of PRACH resources.</w:t>
      </w:r>
      <w:bookmarkEnd w:id="32"/>
    </w:p>
    <w:p w14:paraId="6438D60A" w14:textId="1397604D" w:rsidR="007341BF" w:rsidRDefault="007341BF" w:rsidP="007341BF">
      <w:pPr>
        <w:pStyle w:val="Observation"/>
        <w:numPr>
          <w:ilvl w:val="0"/>
          <w:numId w:val="43"/>
        </w:numPr>
      </w:pPr>
      <w:bookmarkStart w:id="33" w:name="_Toc166105147"/>
      <w:r>
        <w:t>UEs using the same time-frequency resources</w:t>
      </w:r>
      <w:r w:rsidR="00570D81">
        <w:t xml:space="preserve"> based on OCC transmissions will require a different </w:t>
      </w:r>
      <w:r w:rsidR="00570D81" w:rsidRPr="00570D81">
        <w:t xml:space="preserve">Random Access Preamble ID </w:t>
      </w:r>
      <w:r w:rsidR="00570D81">
        <w:t xml:space="preserve">(RAPID) so they can </w:t>
      </w:r>
      <w:r w:rsidR="00291046">
        <w:t xml:space="preserve">be </w:t>
      </w:r>
      <w:r w:rsidR="00570D81">
        <w:t>distinguished by Random Access Response.</w:t>
      </w:r>
      <w:bookmarkEnd w:id="33"/>
    </w:p>
    <w:p w14:paraId="7046C3B8" w14:textId="77777777" w:rsidR="007341BF" w:rsidRDefault="007341BF" w:rsidP="00570D81">
      <w:pPr>
        <w:pStyle w:val="Observation"/>
        <w:numPr>
          <w:ilvl w:val="0"/>
          <w:numId w:val="0"/>
        </w:numPr>
        <w:ind w:left="2061"/>
      </w:pPr>
    </w:p>
    <w:p w14:paraId="13747AA1" w14:textId="39455C73" w:rsidR="009F4E95" w:rsidRDefault="009F4E95" w:rsidP="00272C10">
      <w:pPr>
        <w:jc w:val="both"/>
      </w:pPr>
      <w:r>
        <w:t xml:space="preserve">Another important point is that there will be a </w:t>
      </w:r>
      <w:r w:rsidRPr="009F4E95">
        <w:t>risky of false preamble detection</w:t>
      </w:r>
      <w:r>
        <w:t xml:space="preserve"> if OCC is introduced for NPRACH, which is one aspect that needs to be studied.</w:t>
      </w:r>
      <w:r w:rsidR="00C068DC">
        <w:t xml:space="preserve"> TS 36.141 clause 8.5.3 defines the performance requirements for NPRACH, stating the following:</w:t>
      </w:r>
    </w:p>
    <w:tbl>
      <w:tblPr>
        <w:tblStyle w:val="TableGrid"/>
        <w:tblW w:w="0" w:type="auto"/>
        <w:tblLook w:val="04A0" w:firstRow="1" w:lastRow="0" w:firstColumn="1" w:lastColumn="0" w:noHBand="0" w:noVBand="1"/>
      </w:tblPr>
      <w:tblGrid>
        <w:gridCol w:w="9629"/>
      </w:tblGrid>
      <w:tr w:rsidR="00C068DC" w14:paraId="39718E7E" w14:textId="77777777" w:rsidTr="00C068DC">
        <w:tc>
          <w:tcPr>
            <w:tcW w:w="9629" w:type="dxa"/>
          </w:tcPr>
          <w:p w14:paraId="54744E9D" w14:textId="77777777" w:rsidR="00C068DC" w:rsidRPr="00C068DC" w:rsidRDefault="00C068DC" w:rsidP="00C068DC">
            <w:pPr>
              <w:rPr>
                <w:rFonts w:eastAsia="?c?e?o“A‘??S?V?b?N‘I" w:cs="v4.2.0"/>
                <w:sz w:val="16"/>
                <w:szCs w:val="16"/>
              </w:rPr>
            </w:pPr>
            <w:r w:rsidRPr="00C068DC">
              <w:rPr>
                <w:rFonts w:eastAsia="?c?e?o“A‘??S?V?b?N‘I" w:cs="v4.2.0"/>
                <w:sz w:val="16"/>
                <w:szCs w:val="16"/>
              </w:rPr>
              <w:t xml:space="preserve">The performance requirement of </w:t>
            </w:r>
            <w:r w:rsidRPr="00C068DC">
              <w:rPr>
                <w:rFonts w:cs="v4.2.0" w:hint="eastAsia"/>
                <w:sz w:val="16"/>
                <w:szCs w:val="16"/>
                <w:lang w:eastAsia="zh-CN"/>
              </w:rPr>
              <w:t>N</w:t>
            </w:r>
            <w:r w:rsidRPr="00C068DC">
              <w:rPr>
                <w:rFonts w:eastAsia="?c?e?o“A‘??S?V?b?N‘I" w:cs="v4.2.0"/>
                <w:sz w:val="16"/>
                <w:szCs w:val="16"/>
              </w:rPr>
              <w:t xml:space="preserve">PRACH for preamble detection is determined by two parameters: </w:t>
            </w:r>
            <w:r w:rsidRPr="00C068DC">
              <w:rPr>
                <w:rFonts w:cs="v4.2.0" w:hint="eastAsia"/>
                <w:sz w:val="16"/>
                <w:szCs w:val="16"/>
                <w:lang w:eastAsia="zh-CN"/>
              </w:rPr>
              <w:t xml:space="preserve">the </w:t>
            </w:r>
            <w:r w:rsidRPr="00C068DC">
              <w:rPr>
                <w:rFonts w:eastAsia="?c?e?o“A‘??S?V?b?N‘I" w:cs="v4.2.0"/>
                <w:sz w:val="16"/>
                <w:szCs w:val="16"/>
              </w:rPr>
              <w:t>total probability of false detection of the preamble (Pfa) and the probability of detection of the preamble (Pd). The performance is measured for the required SNR</w:t>
            </w:r>
          </w:p>
          <w:p w14:paraId="0CF8CAE2" w14:textId="77777777" w:rsidR="00C068DC" w:rsidRPr="00C068DC" w:rsidRDefault="00C068DC" w:rsidP="00C068DC">
            <w:pPr>
              <w:pStyle w:val="B1"/>
              <w:rPr>
                <w:rFonts w:eastAsia="?c?e?o“A‘??S?V?b?N‘I"/>
                <w:sz w:val="16"/>
                <w:szCs w:val="16"/>
              </w:rPr>
            </w:pPr>
            <w:r w:rsidRPr="00C068DC">
              <w:rPr>
                <w:rFonts w:eastAsia="?c?e?o“A‘??S?V?b?N‘I"/>
                <w:sz w:val="16"/>
                <w:szCs w:val="16"/>
              </w:rPr>
              <w:lastRenderedPageBreak/>
              <w:t>-</w:t>
            </w:r>
            <w:r w:rsidRPr="00C068DC">
              <w:rPr>
                <w:rFonts w:eastAsia="?c?e?o“A‘??S?V?b?N‘I"/>
                <w:sz w:val="16"/>
                <w:szCs w:val="16"/>
              </w:rPr>
              <w:tab/>
              <w:t xml:space="preserve">at probability of Pd </w:t>
            </w:r>
            <w:r w:rsidRPr="00C068DC">
              <w:rPr>
                <w:rFonts w:eastAsia="?c?e?o“A‘??S?V?b?N‘I" w:cs="v4.2.0"/>
                <w:sz w:val="16"/>
                <w:szCs w:val="16"/>
              </w:rPr>
              <w:t xml:space="preserve">which </w:t>
            </w:r>
            <w:r w:rsidRPr="00C068DC">
              <w:rPr>
                <w:rFonts w:eastAsia="?c?e?o“A‘??S?V?b?N‘I"/>
                <w:sz w:val="16"/>
                <w:szCs w:val="16"/>
              </w:rPr>
              <w:t xml:space="preserve">shall not be smaller than 99% and </w:t>
            </w:r>
          </w:p>
          <w:p w14:paraId="3F8BFE84" w14:textId="77777777" w:rsidR="00C068DC" w:rsidRPr="00C068DC" w:rsidRDefault="00C068DC" w:rsidP="00C068DC">
            <w:pPr>
              <w:pStyle w:val="B1"/>
              <w:rPr>
                <w:rFonts w:eastAsia="?c?e?o“A‘??S?V?b?N‘I"/>
                <w:sz w:val="16"/>
                <w:szCs w:val="16"/>
              </w:rPr>
            </w:pPr>
            <w:r w:rsidRPr="00C068DC">
              <w:rPr>
                <w:rFonts w:eastAsia="?c?e?o“A‘??S?V?b?N‘I"/>
                <w:sz w:val="16"/>
                <w:szCs w:val="16"/>
              </w:rPr>
              <w:t>-</w:t>
            </w:r>
            <w:r w:rsidRPr="00C068DC">
              <w:rPr>
                <w:rFonts w:eastAsia="?c?e?o“A‘??S?V?b?N‘I"/>
                <w:sz w:val="16"/>
                <w:szCs w:val="16"/>
              </w:rPr>
              <w:tab/>
              <w:t xml:space="preserve">at probability of Pfa </w:t>
            </w:r>
            <w:r w:rsidRPr="00C068DC">
              <w:rPr>
                <w:rFonts w:eastAsia="?c?e?o“A‘??S?V?b?N‘I" w:cs="v4.2.0"/>
                <w:sz w:val="16"/>
                <w:szCs w:val="16"/>
              </w:rPr>
              <w:t xml:space="preserve">which </w:t>
            </w:r>
            <w:r w:rsidRPr="00C068DC">
              <w:rPr>
                <w:rFonts w:eastAsia="?c?e?o“A‘??S?V?b?N‘I"/>
                <w:sz w:val="16"/>
                <w:szCs w:val="16"/>
              </w:rPr>
              <w:t>shall not be larger than 0.1%.</w:t>
            </w:r>
          </w:p>
          <w:p w14:paraId="78AFF38E" w14:textId="77777777" w:rsidR="00C068DC" w:rsidRPr="00C068DC" w:rsidRDefault="00C068DC" w:rsidP="00C068DC">
            <w:pPr>
              <w:rPr>
                <w:rFonts w:eastAsia="?c?e?o“A‘??S?V?b?N‘I" w:cs="v4.2.0"/>
                <w:sz w:val="16"/>
                <w:szCs w:val="16"/>
              </w:rPr>
            </w:pPr>
            <w:r w:rsidRPr="00C068DC">
              <w:rPr>
                <w:rFonts w:eastAsia="?c?e?o“A‘??S?V?b?N‘I" w:cs="v4.2.0"/>
                <w:sz w:val="16"/>
                <w:szCs w:val="16"/>
              </w:rPr>
              <w:t xml:space="preserve">Pfa is defined as a conditional total probability of erroneous detection of the preamble (i.e. </w:t>
            </w:r>
            <w:r w:rsidRPr="00C068DC">
              <w:rPr>
                <w:noProof/>
                <w:sz w:val="16"/>
                <w:szCs w:val="16"/>
              </w:rPr>
              <w:t>erroneous detection from any detector</w:t>
            </w:r>
            <w:r w:rsidRPr="00C068DC">
              <w:rPr>
                <w:rFonts w:eastAsia="?c?e?o“A‘??S?V?b?N‘I" w:cs="v4.2.0"/>
                <w:sz w:val="16"/>
                <w:szCs w:val="16"/>
              </w:rPr>
              <w:t>) when input is only noise.</w:t>
            </w:r>
          </w:p>
          <w:p w14:paraId="6C69FF3C" w14:textId="4A5B5ABE" w:rsidR="00C068DC" w:rsidRPr="00C068DC" w:rsidRDefault="00C068DC" w:rsidP="00C068DC">
            <w:pPr>
              <w:rPr>
                <w:rFonts w:eastAsia="?c?e?o“A‘??S?V?b?N‘I" w:cs="v4.2.0"/>
              </w:rPr>
            </w:pPr>
            <w:r w:rsidRPr="00C068DC">
              <w:rPr>
                <w:rFonts w:eastAsia="?c?e?o“A‘??S?V?b?N‘I" w:cs="v4.2.0"/>
                <w:sz w:val="16"/>
                <w:szCs w:val="16"/>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C068DC">
              <w:rPr>
                <w:rFonts w:cs="v4.2.0"/>
                <w:sz w:val="16"/>
                <w:szCs w:val="16"/>
                <w:lang w:eastAsia="zh-CN"/>
              </w:rPr>
              <w:t xml:space="preserve">3.646 </w:t>
            </w:r>
            <w:r w:rsidRPr="00C068DC">
              <w:rPr>
                <w:rFonts w:eastAsia="?c?e?o“A‘??S?V?b?N‘I" w:cs="v4.2.0"/>
                <w:sz w:val="16"/>
                <w:szCs w:val="16"/>
              </w:rPr>
              <w:t>us. The strongest path for the timing estimation error refers to the strongest path in the power delay profile.</w:t>
            </w:r>
          </w:p>
        </w:tc>
      </w:tr>
    </w:tbl>
    <w:p w14:paraId="259A8DBE" w14:textId="77777777" w:rsidR="00272C10" w:rsidRDefault="00272C10" w:rsidP="00272C10">
      <w:pPr>
        <w:jc w:val="both"/>
      </w:pPr>
    </w:p>
    <w:p w14:paraId="0089EBF7" w14:textId="7EF2C693" w:rsidR="009F4E95" w:rsidRDefault="009F4E95" w:rsidP="00272C10">
      <w:pPr>
        <w:pStyle w:val="Observation"/>
        <w:ind w:left="1701" w:hanging="1701"/>
      </w:pPr>
      <w:bookmarkStart w:id="34" w:name="_Toc166105148"/>
      <w:r>
        <w:t>I</w:t>
      </w:r>
      <w:r w:rsidRPr="009F4E95">
        <w:t xml:space="preserve">f OCC </w:t>
      </w:r>
      <w:r w:rsidR="00CC3E2D">
        <w:t>were</w:t>
      </w:r>
      <w:r w:rsidRPr="009F4E95">
        <w:t xml:space="preserve"> introduced for NPRACH</w:t>
      </w:r>
      <w:r w:rsidR="00CC3E2D">
        <w:t xml:space="preserve">, there might be </w:t>
      </w:r>
      <w:r w:rsidR="00CC3E2D" w:rsidRPr="009F4E95">
        <w:t>a risky of false preamble detection</w:t>
      </w:r>
      <w:r w:rsidR="00CC3E2D">
        <w:t xml:space="preserve"> which is an aspect that needs to be studied as to continue fulfilling existing NPRACH RAN4 requirements</w:t>
      </w:r>
      <w:r>
        <w:t>.</w:t>
      </w:r>
      <w:bookmarkEnd w:id="34"/>
    </w:p>
    <w:p w14:paraId="090E80A6" w14:textId="3B57120E" w:rsidR="00291046" w:rsidRDefault="00291046" w:rsidP="00291046">
      <w:pPr>
        <w:pStyle w:val="Proposal"/>
      </w:pPr>
      <w:bookmarkStart w:id="35" w:name="_Toc166105163"/>
      <w:r>
        <w:t xml:space="preserve">Based on the foreseen backward compatibility issues and specification impact, OCC for NPRACH is not supported in Rel-19. RAN1 prioritizes the potential support of OCC for </w:t>
      </w:r>
      <w:r w:rsidRPr="00CE5BAC">
        <w:t>NPUSCH Format 1</w:t>
      </w:r>
      <w:r>
        <w:t xml:space="preserve"> for single tone.</w:t>
      </w:r>
      <w:bookmarkEnd w:id="35"/>
      <w:r>
        <w:t xml:space="preserve"> </w:t>
      </w:r>
    </w:p>
    <w:p w14:paraId="160A66A3" w14:textId="5E4B1A2D" w:rsidR="00272C10" w:rsidRDefault="00272C10" w:rsidP="00272C10">
      <w:pPr>
        <w:pStyle w:val="Heading1"/>
      </w:pPr>
      <w:r>
        <w:t>4</w:t>
      </w:r>
      <w:r>
        <w:tab/>
        <w:t>Other considerations on OCC</w:t>
      </w:r>
    </w:p>
    <w:p w14:paraId="0C55C5A4" w14:textId="30F49B1A" w:rsidR="006916C9" w:rsidRDefault="006916C9" w:rsidP="00291046">
      <w:pPr>
        <w:pStyle w:val="Heading2"/>
      </w:pPr>
      <w:r>
        <w:t>4.1</w:t>
      </w:r>
      <w:r>
        <w:tab/>
      </w:r>
      <w:r w:rsidR="0044519E">
        <w:t xml:space="preserve">NPUSCH transmission postponements due to NPRACH and UL gap </w:t>
      </w:r>
    </w:p>
    <w:p w14:paraId="54545053" w14:textId="4E4A09E1" w:rsidR="00461607" w:rsidRDefault="0034102D" w:rsidP="00461607">
      <w:pPr>
        <w:jc w:val="both"/>
      </w:pPr>
      <w:r>
        <w:t>Depending on the spreading applied to the NPUSCH Format 1 single-tone transmission</w:t>
      </w:r>
      <w:r w:rsidR="00485CB7">
        <w:t xml:space="preserve"> (especially for 3.75 kHz SCS)</w:t>
      </w:r>
      <w:r>
        <w:t xml:space="preserve">, it may or not </w:t>
      </w:r>
      <w:r w:rsidR="00485CB7">
        <w:t xml:space="preserve">fit </w:t>
      </w:r>
      <w:r>
        <w:t>within the periodic NPRACH transmissions. The figure below shows e</w:t>
      </w:r>
      <w:r w:rsidRPr="0034102D">
        <w:t>xample</w:t>
      </w:r>
      <w:r w:rsidR="00485CB7">
        <w:t>s</w:t>
      </w:r>
      <w:r w:rsidRPr="0034102D">
        <w:t xml:space="preserve"> of </w:t>
      </w:r>
      <w:r>
        <w:t xml:space="preserve">different </w:t>
      </w:r>
      <w:r w:rsidRPr="0034102D">
        <w:t>NPRACH periodicit</w:t>
      </w:r>
      <w:r>
        <w:t>ies</w:t>
      </w:r>
      <w:r w:rsidRPr="0034102D">
        <w:t xml:space="preserve"> (From top to bottom: 40ms, 80ms, 160ms) and NPUSCH Format 1 single-tone transmission duration w/o OCC</w:t>
      </w:r>
      <w:r w:rsidR="00461607">
        <w:t xml:space="preserve"> assuming 3.75 kHz SCS</w:t>
      </w:r>
      <w:r>
        <w:t>.</w:t>
      </w:r>
      <w:r w:rsidR="00461607">
        <w:t xml:space="preserve"> </w:t>
      </w:r>
    </w:p>
    <w:p w14:paraId="7A626D54" w14:textId="4D989639" w:rsidR="00C5626E" w:rsidRDefault="00461607" w:rsidP="00461607">
      <w:pPr>
        <w:jc w:val="both"/>
      </w:pPr>
      <w:r>
        <w:t xml:space="preserve">Note: The NPRACH periodicities are 40ms, 80ms, 160ms, 320ms, and 640 </w:t>
      </w:r>
      <w:proofErr w:type="spellStart"/>
      <w:r>
        <w:t>ms</w:t>
      </w:r>
      <w:proofErr w:type="spellEnd"/>
      <w:r>
        <w:t xml:space="preserve">. Nonetheless, an </w:t>
      </w:r>
      <w:proofErr w:type="spellStart"/>
      <w:r>
        <w:t>OCC’d</w:t>
      </w:r>
      <w:proofErr w:type="spellEnd"/>
      <w:r>
        <w:t xml:space="preserve"> NPUSCH transmission c</w:t>
      </w:r>
      <w:r w:rsidR="006B1B5E">
        <w:t>ould</w:t>
      </w:r>
      <w:r>
        <w:t xml:space="preserve"> be </w:t>
      </w:r>
      <w:r w:rsidR="006B1B5E">
        <w:t xml:space="preserve">almost equally lengthy or could even exceed certain periodicities since the transmissions could be </w:t>
      </w:r>
      <w:r>
        <w:t>repeated, or several RUs c</w:t>
      </w:r>
      <w:r w:rsidR="006B1B5E">
        <w:t>ould</w:t>
      </w:r>
      <w:r>
        <w:t xml:space="preserve"> be required </w:t>
      </w:r>
      <w:r w:rsidR="006B1B5E">
        <w:t>for transmitting certain TBS.</w:t>
      </w:r>
    </w:p>
    <w:p w14:paraId="26440B00" w14:textId="63F72853" w:rsidR="0044519E" w:rsidRDefault="0044519E" w:rsidP="006916C9">
      <w:r>
        <w:rPr>
          <w:noProof/>
          <w:lang w:val="en-US" w:eastAsia="en-US"/>
        </w:rPr>
        <w:drawing>
          <wp:inline distT="0" distB="0" distL="0" distR="0" wp14:anchorId="1BAC8B8E" wp14:editId="0C80FD51">
            <wp:extent cx="6603350" cy="3128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6605768" cy="3129156"/>
                    </a:xfrm>
                    <a:prstGeom prst="rect">
                      <a:avLst/>
                    </a:prstGeom>
                    <a:noFill/>
                    <a:ln>
                      <a:noFill/>
                    </a:ln>
                  </pic:spPr>
                </pic:pic>
              </a:graphicData>
            </a:graphic>
          </wp:inline>
        </w:drawing>
      </w:r>
    </w:p>
    <w:p w14:paraId="15BCBE63" w14:textId="136C2D17" w:rsidR="0044519E" w:rsidRDefault="0044519E" w:rsidP="0044519E">
      <w:pPr>
        <w:jc w:val="center"/>
        <w:rPr>
          <w:sz w:val="16"/>
          <w:szCs w:val="18"/>
        </w:rPr>
      </w:pPr>
      <w:r w:rsidRPr="00F8670B">
        <w:rPr>
          <w:sz w:val="16"/>
          <w:szCs w:val="18"/>
        </w:rPr>
        <w:t xml:space="preserve">Figure </w:t>
      </w:r>
      <w:r w:rsidR="00291046">
        <w:rPr>
          <w:sz w:val="16"/>
          <w:szCs w:val="18"/>
        </w:rPr>
        <w:t>6</w:t>
      </w:r>
      <w:r w:rsidRPr="00F8670B">
        <w:rPr>
          <w:sz w:val="16"/>
          <w:szCs w:val="18"/>
        </w:rPr>
        <w:t xml:space="preserve">: </w:t>
      </w:r>
      <w:r>
        <w:rPr>
          <w:sz w:val="16"/>
          <w:szCs w:val="18"/>
        </w:rPr>
        <w:t>Example</w:t>
      </w:r>
      <w:r w:rsidRPr="0044519E">
        <w:t xml:space="preserve"> </w:t>
      </w:r>
      <w:r>
        <w:t xml:space="preserve">of </w:t>
      </w:r>
      <w:r w:rsidRPr="0044519E">
        <w:rPr>
          <w:sz w:val="16"/>
          <w:szCs w:val="18"/>
        </w:rPr>
        <w:t>NPRACH periodicity (From top to bottom: 40ms, 80ms, 160ms) and NPUSCH Format 1 single-tone transmission duration w/o OCC</w:t>
      </w:r>
      <w:r w:rsidR="00461607">
        <w:rPr>
          <w:sz w:val="16"/>
          <w:szCs w:val="18"/>
        </w:rPr>
        <w:t xml:space="preserve"> assuming 3.75 kHz SCS</w:t>
      </w:r>
      <w:r>
        <w:rPr>
          <w:sz w:val="16"/>
          <w:szCs w:val="18"/>
        </w:rPr>
        <w:t>.</w:t>
      </w:r>
    </w:p>
    <w:p w14:paraId="41E40001" w14:textId="34FEAB71" w:rsidR="00461607" w:rsidRDefault="004A2249" w:rsidP="00A7100B">
      <w:pPr>
        <w:jc w:val="both"/>
      </w:pPr>
      <w:r>
        <w:lastRenderedPageBreak/>
        <w:t xml:space="preserve">If the duration of the NPUSCH transmission </w:t>
      </w:r>
      <w:r w:rsidR="00253053">
        <w:t>reach</w:t>
      </w:r>
      <w:r w:rsidR="006068E9">
        <w:t>es</w:t>
      </w:r>
      <w:r w:rsidR="00253053">
        <w:t xml:space="preserve"> the </w:t>
      </w:r>
      <w:r w:rsidR="006068E9">
        <w:t xml:space="preserve">start of the </w:t>
      </w:r>
      <w:r w:rsidR="00253053">
        <w:t>subsequent NPRACH period</w:t>
      </w:r>
      <w:r>
        <w:t>, then NPUSCH is postponed</w:t>
      </w:r>
      <w:r w:rsidR="00253053">
        <w:t xml:space="preserve"> as to prioritize the NPRACH transmission</w:t>
      </w:r>
      <w:r>
        <w:t xml:space="preserve">. Thus, </w:t>
      </w:r>
      <w:r w:rsidR="00476A48">
        <w:t>overall,</w:t>
      </w:r>
      <w:r w:rsidR="00A7100B">
        <w:t xml:space="preserve"> </w:t>
      </w:r>
      <w:r>
        <w:t xml:space="preserve">an </w:t>
      </w:r>
      <w:proofErr w:type="spellStart"/>
      <w:r>
        <w:t>OCC’d</w:t>
      </w:r>
      <w:proofErr w:type="spellEnd"/>
      <w:r>
        <w:t xml:space="preserve"> NPUSCH transmission will be prone to more postponements.</w:t>
      </w:r>
    </w:p>
    <w:p w14:paraId="24B8FBC8" w14:textId="06BE0BDC" w:rsidR="00B51E9C" w:rsidRDefault="00B51E9C" w:rsidP="00A7100B">
      <w:pPr>
        <w:jc w:val="both"/>
      </w:pPr>
      <w:r>
        <w:t xml:space="preserve">Yet, the </w:t>
      </w:r>
      <w:r w:rsidRPr="00B51E9C">
        <w:t xml:space="preserve">UL gap used for acquiring DL-sync </w:t>
      </w:r>
      <w:r>
        <w:t xml:space="preserve">also </w:t>
      </w:r>
      <w:r w:rsidRPr="00B51E9C">
        <w:t>postpones the NPUSCH transmission (and may postpone NPRACH as well since the UL gap may fully or partially overlap with it)</w:t>
      </w:r>
      <w:r>
        <w:t>.</w:t>
      </w:r>
    </w:p>
    <w:p w14:paraId="0FA485A7" w14:textId="7241F036" w:rsidR="00B51E9C" w:rsidRDefault="00B51E9C" w:rsidP="00A7100B">
      <w:pPr>
        <w:jc w:val="both"/>
      </w:pPr>
      <w:r>
        <w:t xml:space="preserve">Because of the above aspects </w:t>
      </w:r>
      <w:r w:rsidRPr="00B51E9C">
        <w:t>it is prefer</w:t>
      </w:r>
      <w:r w:rsidR="00CE2870">
        <w:t>red</w:t>
      </w:r>
      <w:r w:rsidRPr="00B51E9C">
        <w:t xml:space="preserve"> using a short OCC spreading (i.e., a short OCC sequence length) rather than a long OCC spreading</w:t>
      </w:r>
      <w:r>
        <w:t>.</w:t>
      </w:r>
    </w:p>
    <w:p w14:paraId="26F68E8A" w14:textId="0C663507" w:rsidR="0044519E" w:rsidRPr="006916C9" w:rsidRDefault="0044519E" w:rsidP="0044519E">
      <w:pPr>
        <w:pStyle w:val="Observation"/>
        <w:ind w:left="1701" w:hanging="1701"/>
      </w:pPr>
      <w:bookmarkStart w:id="36" w:name="_Toc166105149"/>
      <w:r w:rsidRPr="0044519E">
        <w:t xml:space="preserve">The NPRACH periodicity causes the NPUSCH transmission to be postponed, thus an </w:t>
      </w:r>
      <w:proofErr w:type="spellStart"/>
      <w:r w:rsidRPr="0044519E">
        <w:t>OCC’d</w:t>
      </w:r>
      <w:proofErr w:type="spellEnd"/>
      <w:r w:rsidRPr="0044519E">
        <w:t xml:space="preserve"> NPUSCH transmission is prone to more postponements. Thus, it is prefer</w:t>
      </w:r>
      <w:r w:rsidR="00CE2870">
        <w:t>red</w:t>
      </w:r>
      <w:r w:rsidRPr="0044519E">
        <w:t xml:space="preserve"> using a short OCC spreading (i.e., a short OCC sequence length) rather than a long OCC spreading.</w:t>
      </w:r>
      <w:bookmarkEnd w:id="36"/>
    </w:p>
    <w:p w14:paraId="4BFE2684" w14:textId="691738D5" w:rsidR="001A2AA7" w:rsidRDefault="001A2AA7" w:rsidP="001A2AA7">
      <w:pPr>
        <w:pStyle w:val="Heading2"/>
      </w:pPr>
      <w:r>
        <w:t>4.</w:t>
      </w:r>
      <w:r w:rsidR="006916C9">
        <w:t>3</w:t>
      </w:r>
      <w:r>
        <w:tab/>
        <w:t>Pairing</w:t>
      </w:r>
    </w:p>
    <w:p w14:paraId="6A42F414" w14:textId="202D792E" w:rsidR="00272C10" w:rsidRDefault="00272C10" w:rsidP="00272C10">
      <w:pPr>
        <w:jc w:val="both"/>
      </w:pPr>
      <w:r>
        <w:t xml:space="preserve">In </w:t>
      </w:r>
      <w:r w:rsidR="00082434">
        <w:t xml:space="preserve">our understanding RAN1 also needs to study the performance of the OCC accounting for the characteristics of the </w:t>
      </w:r>
      <w:r w:rsidR="00082434" w:rsidRPr="00082434">
        <w:t>candidate UEs that can potentially be scheduled</w:t>
      </w:r>
      <w:r w:rsidR="00082434">
        <w:t xml:space="preserve"> (i.e., paired) </w:t>
      </w:r>
      <w:r w:rsidR="00082434" w:rsidRPr="00082434">
        <w:t>to transmit simultaneously using OCC</w:t>
      </w:r>
      <w:r w:rsidR="00082434">
        <w:t>,</w:t>
      </w:r>
      <w:r w:rsidR="00082434" w:rsidRPr="00082434">
        <w:t xml:space="preserve"> </w:t>
      </w:r>
      <w:r w:rsidR="00454F08">
        <w:t xml:space="preserve">for example based </w:t>
      </w:r>
      <w:r w:rsidR="00082434" w:rsidRPr="00082434">
        <w:t>on traffic characteristics, number of repetitions, modulation schemes,</w:t>
      </w:r>
      <w:r w:rsidR="00082434">
        <w:t xml:space="preserve"> location, power</w:t>
      </w:r>
      <w:r w:rsidR="00D4248F">
        <w:t>,</w:t>
      </w:r>
      <w:r w:rsidR="00082434" w:rsidRPr="00082434">
        <w:t xml:space="preserve"> short-term performance records, long-term performance records,</w:t>
      </w:r>
      <w:r w:rsidR="00082434">
        <w:t xml:space="preserve"> etc.</w:t>
      </w:r>
    </w:p>
    <w:p w14:paraId="45C490B7" w14:textId="6A2AD69C" w:rsidR="00082434" w:rsidRDefault="00082434" w:rsidP="00272C10">
      <w:pPr>
        <w:jc w:val="both"/>
      </w:pPr>
      <w:r>
        <w:t xml:space="preserve">In our view, </w:t>
      </w:r>
      <w:bookmarkStart w:id="37" w:name="_Hlk158717490"/>
      <w:r>
        <w:t xml:space="preserve">pairing the most suitable UEs to transmit simultaneously using OCC is essential towards preserving orthogonality, otherwise the orthogonality may suffer </w:t>
      </w:r>
      <w:r w:rsidR="00CC7383">
        <w:t xml:space="preserve">from an unsuitable UE pairing </w:t>
      </w:r>
      <w:r>
        <w:t>(</w:t>
      </w:r>
      <w:r w:rsidR="00CC7383">
        <w:t>e.g., if the UEs being paired happen to be too unbalanced in terms of transmit power</w:t>
      </w:r>
      <w:r>
        <w:t>)</w:t>
      </w:r>
      <w:r w:rsidR="00CC7383">
        <w:t>.</w:t>
      </w:r>
      <w:bookmarkEnd w:id="37"/>
    </w:p>
    <w:p w14:paraId="66DF2A58" w14:textId="33480601" w:rsidR="001A2AA7" w:rsidRDefault="001A2AA7" w:rsidP="001A2AA7">
      <w:pPr>
        <w:pStyle w:val="Observation"/>
        <w:ind w:left="1701" w:hanging="1701"/>
      </w:pPr>
      <w:bookmarkStart w:id="38" w:name="_Toc166105150"/>
      <w:r w:rsidRPr="00CC7383">
        <w:t xml:space="preserve">RAN1 </w:t>
      </w:r>
      <w:r>
        <w:t>should</w:t>
      </w:r>
      <w:r w:rsidRPr="00CC7383">
        <w:t xml:space="preserve"> study the performance of OCC accounting for the characteristics of </w:t>
      </w:r>
      <w:r>
        <w:t>the UEs intended to be paired</w:t>
      </w:r>
      <w:r w:rsidRPr="00CC7383">
        <w:t>,</w:t>
      </w:r>
      <w:r>
        <w:t xml:space="preserve"> for example based </w:t>
      </w:r>
      <w:r w:rsidRPr="00CC7383">
        <w:t>on traffic characteristics, number of repetitions, modulation schemes, location, power</w:t>
      </w:r>
      <w:r>
        <w:t>,</w:t>
      </w:r>
      <w:r w:rsidRPr="00CC7383">
        <w:t xml:space="preserve"> short-term performance records, long-term performance records, etc.</w:t>
      </w:r>
      <w:bookmarkEnd w:id="38"/>
    </w:p>
    <w:p w14:paraId="1A685E78" w14:textId="77777777" w:rsidR="001A2AA7" w:rsidRDefault="001A2AA7" w:rsidP="001A2AA7">
      <w:pPr>
        <w:pStyle w:val="Observation"/>
        <w:ind w:left="1701" w:hanging="1701"/>
      </w:pPr>
      <w:bookmarkStart w:id="39" w:name="_Toc166105151"/>
      <w:r>
        <w:t>P</w:t>
      </w:r>
      <w:r w:rsidRPr="00CC7383">
        <w:t xml:space="preserve">airing the most suitable UEs to transmit simultaneously using OCC </w:t>
      </w:r>
      <w:r>
        <w:t>seems to be</w:t>
      </w:r>
      <w:r w:rsidRPr="00CC7383">
        <w:t xml:space="preserve"> essential towards preserving orthogonality, otherwise the orthogonality may suffer </w:t>
      </w:r>
      <w:r>
        <w:t xml:space="preserve">from </w:t>
      </w:r>
      <w:r w:rsidRPr="00CC7383">
        <w:t>an unsuitable UE pairing (e.g., if the UEs being paired happen to be too unbalanced in terms of transmit power)</w:t>
      </w:r>
      <w:r>
        <w:t>.</w:t>
      </w:r>
      <w:bookmarkEnd w:id="39"/>
    </w:p>
    <w:p w14:paraId="30FCD5AC" w14:textId="77777777" w:rsidR="001A2AA7" w:rsidRDefault="001A2AA7" w:rsidP="001A2AA7">
      <w:pPr>
        <w:pStyle w:val="Proposal"/>
      </w:pPr>
      <w:bookmarkStart w:id="40" w:name="_Toc166105164"/>
      <w:r>
        <w:t xml:space="preserve">RAN1 to study the potential loss of orthogonality derived from pairing UEs transmitting simultaneously using OCC, accounting for </w:t>
      </w:r>
      <w:r w:rsidRPr="001508AA">
        <w:t xml:space="preserve">traffic characteristics, number of repetitions, modulation schemes, location, </w:t>
      </w:r>
      <w:r>
        <w:t xml:space="preserve">transmit </w:t>
      </w:r>
      <w:r w:rsidRPr="001508AA">
        <w:t>power</w:t>
      </w:r>
      <w:r>
        <w:t>, etc.</w:t>
      </w:r>
      <w:bookmarkEnd w:id="40"/>
    </w:p>
    <w:p w14:paraId="3DB47959" w14:textId="0FBF384B" w:rsidR="001A2AA7" w:rsidRDefault="001A2AA7" w:rsidP="001A2AA7">
      <w:pPr>
        <w:pStyle w:val="Heading2"/>
      </w:pPr>
      <w:r>
        <w:t>4.</w:t>
      </w:r>
      <w:r w:rsidR="006916C9">
        <w:t>4</w:t>
      </w:r>
      <w:r>
        <w:tab/>
        <w:t>Peak-to-Average power ratio</w:t>
      </w:r>
    </w:p>
    <w:p w14:paraId="00C74B52" w14:textId="20D483C4" w:rsidR="000D2E4A" w:rsidRDefault="00BD2DD1" w:rsidP="00272C10">
      <w:pPr>
        <w:jc w:val="both"/>
      </w:pPr>
      <w:r>
        <w:t xml:space="preserve">One of </w:t>
      </w:r>
      <w:r w:rsidR="00CA279B">
        <w:t xml:space="preserve">the characteristics of single-tone transmissions is the reduced the Peak-to-Average power ratio (PAPR), it needs to be studied </w:t>
      </w:r>
      <w:r w:rsidR="000D2E4A">
        <w:t xml:space="preserve">whether </w:t>
      </w:r>
      <w:r w:rsidR="000D2E4A" w:rsidRPr="000D2E4A">
        <w:t xml:space="preserve">the Peak-to-Average power ratio properties of single-tone transmissions will prevail after single-tone </w:t>
      </w:r>
      <w:r w:rsidR="000D2E4A">
        <w:t>ha</w:t>
      </w:r>
      <w:r w:rsidR="000D2E4A" w:rsidRPr="000D2E4A">
        <w:t>s</w:t>
      </w:r>
      <w:r w:rsidR="000D2E4A">
        <w:t xml:space="preserve"> been</w:t>
      </w:r>
      <w:r w:rsidR="000D2E4A" w:rsidRPr="000D2E4A">
        <w:t xml:space="preserve"> </w:t>
      </w:r>
      <w:proofErr w:type="spellStart"/>
      <w:r w:rsidR="000D2E4A" w:rsidRPr="000D2E4A">
        <w:t>OCC'd</w:t>
      </w:r>
      <w:proofErr w:type="spellEnd"/>
      <w:r w:rsidR="000D2E4A" w:rsidRPr="000D2E4A">
        <w:t>.</w:t>
      </w:r>
      <w:r w:rsidR="006068E9">
        <w:t xml:space="preserve"> For example, t</w:t>
      </w:r>
      <w:r w:rsidR="006068E9" w:rsidRPr="006068E9">
        <w:t xml:space="preserve">he </w:t>
      </w:r>
      <w:proofErr w:type="spellStart"/>
      <w:r w:rsidR="006068E9" w:rsidRPr="006068E9">
        <w:t>eNB</w:t>
      </w:r>
      <w:proofErr w:type="spellEnd"/>
      <w:r w:rsidR="006068E9" w:rsidRPr="006068E9">
        <w:t xml:space="preserve"> receiver may need to handle relatively larger PAPR as different UE</w:t>
      </w:r>
      <w:r w:rsidR="006068E9">
        <w:t xml:space="preserve"> transmissions are</w:t>
      </w:r>
      <w:r w:rsidR="006068E9" w:rsidRPr="006068E9">
        <w:t xml:space="preserve"> </w:t>
      </w:r>
      <w:proofErr w:type="gramStart"/>
      <w:r w:rsidR="006068E9" w:rsidRPr="006068E9">
        <w:t>combined together</w:t>
      </w:r>
      <w:proofErr w:type="gramEnd"/>
      <w:r w:rsidR="006068E9">
        <w:t>.</w:t>
      </w:r>
    </w:p>
    <w:p w14:paraId="0A51393D" w14:textId="46813A1D" w:rsidR="00CA279B" w:rsidRDefault="00CA279B" w:rsidP="00CA279B">
      <w:pPr>
        <w:pStyle w:val="Proposal"/>
      </w:pPr>
      <w:bookmarkStart w:id="41" w:name="_Toc166105165"/>
      <w:r>
        <w:t>Study</w:t>
      </w:r>
      <w:r w:rsidRPr="00CA279B">
        <w:t xml:space="preserve"> whether the Peak-to-Average power ratio </w:t>
      </w:r>
      <w:r>
        <w:t xml:space="preserve">(PAPR) </w:t>
      </w:r>
      <w:r w:rsidRPr="00CA279B">
        <w:t xml:space="preserve">properties of single-tone transmissions will prevail after single-tone has been </w:t>
      </w:r>
      <w:proofErr w:type="spellStart"/>
      <w:r w:rsidRPr="00CA279B">
        <w:t>OCC'd</w:t>
      </w:r>
      <w:proofErr w:type="spellEnd"/>
      <w:r>
        <w:t>.</w:t>
      </w:r>
      <w:r w:rsidR="006068E9">
        <w:t xml:space="preserve"> For example, </w:t>
      </w:r>
      <w:r w:rsidR="006068E9" w:rsidRPr="006068E9">
        <w:t xml:space="preserve">the </w:t>
      </w:r>
      <w:proofErr w:type="spellStart"/>
      <w:r w:rsidR="006068E9" w:rsidRPr="006068E9">
        <w:t>eNB</w:t>
      </w:r>
      <w:proofErr w:type="spellEnd"/>
      <w:r w:rsidR="006068E9" w:rsidRPr="006068E9">
        <w:t xml:space="preserve"> receiver may need to handle relatively larger PAPR as different UE transmissions are </w:t>
      </w:r>
      <w:proofErr w:type="gramStart"/>
      <w:r w:rsidR="006068E9" w:rsidRPr="006068E9">
        <w:t>combined together</w:t>
      </w:r>
      <w:proofErr w:type="gramEnd"/>
      <w:r w:rsidR="006068E9">
        <w:t xml:space="preserve"> (RAN4 to be consulted).</w:t>
      </w:r>
      <w:bookmarkEnd w:id="41"/>
    </w:p>
    <w:p w14:paraId="5300F849" w14:textId="29260500" w:rsidR="00C01F33" w:rsidRPr="00CE0424" w:rsidRDefault="00984C61"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42" w:name="_In-sequence_SDU_delivery"/>
    <w:bookmarkEnd w:id="42"/>
    <w:p w14:paraId="1D50E800" w14:textId="6ACD10F7" w:rsidR="008C3669" w:rsidRDefault="000C11D5">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105128" w:history="1">
        <w:r w:rsidR="008C3669" w:rsidRPr="0058108B">
          <w:rPr>
            <w:rStyle w:val="Hyperlink"/>
            <w:noProof/>
          </w:rPr>
          <w:t>Observation 1</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In relation with “</w:t>
        </w:r>
        <w:r w:rsidR="008C3669" w:rsidRPr="0058108B">
          <w:rPr>
            <w:rStyle w:val="Hyperlink"/>
            <w:i/>
            <w:iCs/>
            <w:noProof/>
          </w:rPr>
          <w:t>For OCC of NPUSCH format 1, RAN1 will not consider multiplexing more than 4 UEs</w:t>
        </w:r>
        <w:r w:rsidR="008C3669" w:rsidRPr="0058108B">
          <w:rPr>
            <w:rStyle w:val="Hyperlink"/>
            <w:noProof/>
          </w:rPr>
          <w:t>”, the following aspect should be considered:</w:t>
        </w:r>
      </w:hyperlink>
    </w:p>
    <w:p w14:paraId="43E10511" w14:textId="150D32B3"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29" w:history="1">
        <w:r w:rsidR="008C3669" w:rsidRPr="0058108B">
          <w:rPr>
            <w:rStyle w:val="Hyperlink"/>
            <w:rFonts w:ascii="Symbol" w:hAnsi="Symbol"/>
            <w:noProof/>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 xml:space="preserve">The UEs to be paired should have similar characteristics (e.g., traffic characteristics, number of repetitions, modulation schemes, location, power, </w:t>
        </w:r>
        <w:r w:rsidR="008C3669" w:rsidRPr="0058108B">
          <w:rPr>
            <w:rStyle w:val="Hyperlink"/>
            <w:noProof/>
          </w:rPr>
          <w:lastRenderedPageBreak/>
          <w:t>etc). Thus, finding suitable candidate UEs that match similar characteristics will become more difficult as more UEs are sought to be matched.</w:t>
        </w:r>
      </w:hyperlink>
    </w:p>
    <w:p w14:paraId="2A8C3871" w14:textId="6B8BE0AD"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30" w:history="1">
        <w:r w:rsidR="008C3669" w:rsidRPr="0058108B">
          <w:rPr>
            <w:rStyle w:val="Hyperlink"/>
            <w:rFonts w:ascii="Symbol" w:hAnsi="Symbol"/>
            <w:noProof/>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The UL OCC-based transmissions will be orthogonal; however, the DL transmissions won’t be orthogonal. Thus, scheduling 4UEs to transmit simultaneously on the same time-frequency UL resources will require 4 independent DCIs.</w:t>
        </w:r>
      </w:hyperlink>
    </w:p>
    <w:p w14:paraId="605E03AB" w14:textId="139F688A"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31" w:history="1">
        <w:r w:rsidR="008C3669" w:rsidRPr="0058108B">
          <w:rPr>
            <w:rStyle w:val="Hyperlink"/>
            <w:rFonts w:ascii="Symbol" w:hAnsi="Symbol"/>
            <w:noProof/>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 xml:space="preserve">If 4UEs transmit simultaneously on the same time-frequency UL resources, 4 independent DCIs will be required to schedule them in DL. For the DCIs to point out to the exact same UL resources, contiguous scheduling delays </w:t>
        </w:r>
        <w:r w:rsidR="008C3669" w:rsidRPr="0058108B">
          <w:rPr>
            <w:rStyle w:val="Hyperlink"/>
            <w:i/>
            <w:iCs/>
            <w:noProof/>
          </w:rPr>
          <w:t>k</w:t>
        </w:r>
        <w:r w:rsidR="008C3669" w:rsidRPr="0058108B">
          <w:rPr>
            <w:rStyle w:val="Hyperlink"/>
            <w:noProof/>
            <w:vertAlign w:val="subscript"/>
          </w:rPr>
          <w:t>0</w:t>
        </w:r>
        <w:r w:rsidR="008C3669" w:rsidRPr="0058108B">
          <w:rPr>
            <w:rStyle w:val="Hyperlink"/>
            <w:noProof/>
          </w:rPr>
          <w:t xml:space="preserve"> will be required, however this possibility is not available today in the standard (See Table 16.5.1-1 in TS 36.213).</w:t>
        </w:r>
      </w:hyperlink>
    </w:p>
    <w:p w14:paraId="11BF8EF1" w14:textId="1D63F746"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32" w:history="1">
        <w:r w:rsidR="008C3669" w:rsidRPr="0058108B">
          <w:rPr>
            <w:rStyle w:val="Hyperlink"/>
            <w:rFonts w:ascii="Symbol" w:hAnsi="Symbol"/>
            <w:noProof/>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The length of the orthogonal sequence is in principle expected to be longer in the time-domain as more UEs are paired to transmit in UL. On this matter, shorter sequences are preferred since the RU length of single-tone transmission are already lengthy (e.g., the RU length for single-tone with 3.75 kHz SCS is 32ms). Moreover, we need to keep in mind that depending on Transport Block intended to be transmitted, more than one RU (and up to 10 RUs) will be required for the UL transmission. Yet, the longer the orthogonal sequences, the UL transmission will be more prone to collisions with e.g., NPRACH.</w:t>
        </w:r>
      </w:hyperlink>
    </w:p>
    <w:p w14:paraId="7CDB6287" w14:textId="0F939DF0"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33" w:history="1">
        <w:r w:rsidR="008C3669" w:rsidRPr="0058108B">
          <w:rPr>
            <w:rStyle w:val="Hyperlink"/>
            <w:noProof/>
          </w:rPr>
          <w:t>Observation 2</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For OCC of NPUSCH format 1, supporting no more than 2 UEs is preferred. Otherwise, for supporting up to 4 UEs studying on DL aspects would be needed for avoiding a DL signalling overhead, a potential bottle-neck issue, and the lack of available scheduling delays “</w:t>
        </w:r>
        <w:r w:rsidR="008C3669" w:rsidRPr="0058108B">
          <w:rPr>
            <w:rStyle w:val="Hyperlink"/>
            <w:i/>
            <w:iCs/>
            <w:noProof/>
          </w:rPr>
          <w:t>k</w:t>
        </w:r>
        <w:r w:rsidR="008C3669" w:rsidRPr="0058108B">
          <w:rPr>
            <w:rStyle w:val="Hyperlink"/>
            <w:noProof/>
            <w:vertAlign w:val="subscript"/>
          </w:rPr>
          <w:t>0</w:t>
        </w:r>
        <w:r w:rsidR="008C3669" w:rsidRPr="0058108B">
          <w:rPr>
            <w:rStyle w:val="Hyperlink"/>
            <w:noProof/>
          </w:rPr>
          <w:t>” for the DCIs to point out to the exact same UL resources.</w:t>
        </w:r>
      </w:hyperlink>
    </w:p>
    <w:p w14:paraId="075FD0FA" w14:textId="0D1BDB3A"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34" w:history="1">
        <w:r w:rsidR="008C3669" w:rsidRPr="0058108B">
          <w:rPr>
            <w:rStyle w:val="Hyperlink"/>
            <w:noProof/>
          </w:rPr>
          <w:t>Observation 3</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For NPUSCH Format 1 single-tone (</w:t>
        </w:r>
        <w:r w:rsidR="008C3669">
          <w:rPr>
            <w:rFonts w:ascii="Times New Roman" w:eastAsia="Times New Roman" w:hAnsi="Times New Roman"/>
            <w:noProof/>
            <w:position w:val="-10"/>
            <w:lang w:eastAsia="en-US"/>
          </w:rPr>
          <w:object w:dxaOrig="430" w:dyaOrig="290" w14:anchorId="1BD96A3A">
            <v:shape id="_x0000_i1040" type="#_x0000_t75" style="width:21.5pt;height:14.5pt" o:ole="">
              <v:imagedata r:id="rId16" o:title=""/>
            </v:shape>
            <o:OLEObject Type="Embed" ProgID="Equation.3" ShapeID="_x0000_i1040" DrawAspect="Content" ObjectID="_1776888836" r:id="rId36"/>
          </w:object>
        </w:r>
        <w:r w:rsidR="008C3669" w:rsidRPr="0058108B">
          <w:rPr>
            <w:rStyle w:val="Hyperlink"/>
            <w:noProof/>
          </w:rPr>
          <w:t>= 1) with 3.75 kHz SCS, the RU length spans</w:t>
        </w:r>
        <w:r w:rsidR="008C3669" w:rsidRPr="00E20F50">
          <w:rPr>
            <w:noProof/>
            <w:position w:val="-10"/>
          </w:rPr>
          <w:object w:dxaOrig="499" w:dyaOrig="340" w14:anchorId="7ECD0244">
            <v:shape id="_x0000_i1041" type="#_x0000_t75" style="width:25pt;height:17pt" o:ole="">
              <v:imagedata r:id="rId18" o:title=""/>
            </v:shape>
            <o:OLEObject Type="Embed" ProgID="Equation.3" ShapeID="_x0000_i1041" DrawAspect="Content" ObjectID="_1776888837" r:id="rId37"/>
          </w:object>
        </w:r>
        <w:r w:rsidR="008C3669" w:rsidRPr="0058108B">
          <w:rPr>
            <w:rStyle w:val="Hyperlink"/>
            <w:noProof/>
          </w:rPr>
          <w:t>= 16 slots, which results in 32ms given that the slot duration is 2ms.</w:t>
        </w:r>
      </w:hyperlink>
    </w:p>
    <w:p w14:paraId="01E0CB16" w14:textId="60FC4021"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35" w:history="1">
        <w:r w:rsidR="008C3669" w:rsidRPr="0058108B">
          <w:rPr>
            <w:rStyle w:val="Hyperlink"/>
            <w:noProof/>
          </w:rPr>
          <w:t>Observation 4</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 xml:space="preserve">In the case of the NPUSCH Format 1 with 3.75 kHz SCS, if a “slot-level” OCC spreading were applied, the DMRS phase difference might go beyond </w:t>
        </w:r>
        <w:r w:rsidR="008C3669" w:rsidRPr="0058108B">
          <w:rPr>
            <w:rStyle w:val="Hyperlink"/>
            <w:rFonts w:ascii="Cambria Math" w:hAnsi="Cambria Math" w:cs="Cambria Math"/>
            <w:noProof/>
          </w:rPr>
          <w:t>ℼ</w:t>
        </w:r>
        <w:r w:rsidR="008C3669" w:rsidRPr="0058108B">
          <w:rPr>
            <w:rStyle w:val="Hyperlink"/>
            <w:noProof/>
          </w:rPr>
          <w:t xml:space="preserve">/- </w:t>
        </w:r>
        <w:r w:rsidR="008C3669" w:rsidRPr="0058108B">
          <w:rPr>
            <w:rStyle w:val="Hyperlink"/>
            <w:rFonts w:ascii="Cambria Math" w:hAnsi="Cambria Math" w:cs="Cambria Math"/>
            <w:noProof/>
          </w:rPr>
          <w:t>ℼ</w:t>
        </w:r>
        <w:r w:rsidR="008C3669" w:rsidRPr="0058108B">
          <w:rPr>
            <w:rStyle w:val="Hyperlink"/>
            <w:noProof/>
          </w:rPr>
          <w:t xml:space="preserve"> since the slot duration is 2ms. Thus, a </w:t>
        </w:r>
        <w:r w:rsidR="008C3669" w:rsidRPr="0058108B">
          <w:rPr>
            <w:rStyle w:val="Hyperlink"/>
            <w:rFonts w:cs="Arial"/>
            <w:noProof/>
          </w:rPr>
          <w:t>“</w:t>
        </w:r>
        <w:r w:rsidR="008C3669" w:rsidRPr="0058108B">
          <w:rPr>
            <w:rStyle w:val="Hyperlink"/>
            <w:noProof/>
          </w:rPr>
          <w:t>symbol-level OCC” spreading is foreseen to be a suitable choice.</w:t>
        </w:r>
      </w:hyperlink>
    </w:p>
    <w:p w14:paraId="27DBAA50" w14:textId="3B1B6737"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36" w:history="1">
        <w:r w:rsidR="008C3669" w:rsidRPr="0058108B">
          <w:rPr>
            <w:rStyle w:val="Hyperlink"/>
            <w:noProof/>
          </w:rPr>
          <w:t>Observation 5</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For NPUSCH Format 1 with 3.75 kHz SCS, the legacy slot structure includes after the seven symbols a “Guard Period” which all together result in a slot duration of 2ms. The “Guard Period” is among other things used to keep the symbol boundary aligned, thus it is important to preserve its location even after the OCC spreading.</w:t>
        </w:r>
      </w:hyperlink>
    </w:p>
    <w:p w14:paraId="3121960F" w14:textId="0DD1BADB"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37" w:history="1">
        <w:r w:rsidR="008C3669" w:rsidRPr="0058108B">
          <w:rPr>
            <w:rStyle w:val="Hyperlink"/>
            <w:noProof/>
          </w:rPr>
          <w:t>Observation 6</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For NPUSCH Format 1 single-tone (</w:t>
        </w:r>
        <w:r w:rsidR="008C3669">
          <w:rPr>
            <w:rFonts w:ascii="Times New Roman" w:eastAsia="Times New Roman" w:hAnsi="Times New Roman"/>
            <w:noProof/>
            <w:position w:val="-10"/>
            <w:lang w:eastAsia="en-US"/>
          </w:rPr>
          <w:object w:dxaOrig="430" w:dyaOrig="290" w14:anchorId="19DCEAAF">
            <v:shape id="_x0000_i1042" type="#_x0000_t75" style="width:21.5pt;height:14.5pt" o:ole="">
              <v:imagedata r:id="rId16" o:title=""/>
            </v:shape>
            <o:OLEObject Type="Embed" ProgID="Equation.3" ShapeID="_x0000_i1042" DrawAspect="Content" ObjectID="_1776888838" r:id="rId38"/>
          </w:object>
        </w:r>
        <w:r w:rsidR="008C3669" w:rsidRPr="0058108B">
          <w:rPr>
            <w:rStyle w:val="Hyperlink"/>
            <w:noProof/>
          </w:rPr>
          <w:t>= 1) with 15 kHz SCS, the RU length spans</w:t>
        </w:r>
        <w:r w:rsidR="008C3669" w:rsidRPr="00E20F50">
          <w:rPr>
            <w:noProof/>
            <w:position w:val="-10"/>
          </w:rPr>
          <w:object w:dxaOrig="499" w:dyaOrig="340" w14:anchorId="4B23F857">
            <v:shape id="_x0000_i1043" type="#_x0000_t75" style="width:25pt;height:17pt" o:ole="">
              <v:imagedata r:id="rId18" o:title=""/>
            </v:shape>
            <o:OLEObject Type="Embed" ProgID="Equation.3" ShapeID="_x0000_i1043" DrawAspect="Content" ObjectID="_1776888839" r:id="rId39"/>
          </w:object>
        </w:r>
        <w:r w:rsidR="008C3669" w:rsidRPr="0058108B">
          <w:rPr>
            <w:rStyle w:val="Hyperlink"/>
            <w:noProof/>
          </w:rPr>
          <w:t>= 16 slots, which results in 8ms given that the slot duration is 0.5ms.</w:t>
        </w:r>
      </w:hyperlink>
    </w:p>
    <w:p w14:paraId="70868381" w14:textId="325565D0"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38" w:history="1">
        <w:r w:rsidR="008C3669" w:rsidRPr="0058108B">
          <w:rPr>
            <w:rStyle w:val="Hyperlink"/>
            <w:noProof/>
          </w:rPr>
          <w:t>Observation 7</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 xml:space="preserve">In the case of the NPUSCH Format 1 with 15 kHz SCS, even if a “slot-level” OCC spreading were applied, the DMRS phase difference is not expected to go beyond </w:t>
        </w:r>
        <w:r w:rsidR="008C3669" w:rsidRPr="0058108B">
          <w:rPr>
            <w:rStyle w:val="Hyperlink"/>
            <w:rFonts w:ascii="Cambria Math" w:hAnsi="Cambria Math" w:cs="Cambria Math"/>
            <w:noProof/>
          </w:rPr>
          <w:t>ℼ</w:t>
        </w:r>
        <w:r w:rsidR="008C3669" w:rsidRPr="0058108B">
          <w:rPr>
            <w:rStyle w:val="Hyperlink"/>
            <w:noProof/>
          </w:rPr>
          <w:t xml:space="preserve">/- </w:t>
        </w:r>
        <w:r w:rsidR="008C3669" w:rsidRPr="0058108B">
          <w:rPr>
            <w:rStyle w:val="Hyperlink"/>
            <w:rFonts w:ascii="Cambria Math" w:hAnsi="Cambria Math" w:cs="Cambria Math"/>
            <w:noProof/>
          </w:rPr>
          <w:t>ℼ</w:t>
        </w:r>
        <w:r w:rsidR="008C3669" w:rsidRPr="0058108B">
          <w:rPr>
            <w:rStyle w:val="Hyperlink"/>
            <w:noProof/>
          </w:rPr>
          <w:t xml:space="preserve"> since the slot duration is 0.5ms. Thus, a </w:t>
        </w:r>
        <w:r w:rsidR="008C3669" w:rsidRPr="0058108B">
          <w:rPr>
            <w:rStyle w:val="Hyperlink"/>
            <w:rFonts w:cs="Arial"/>
            <w:noProof/>
          </w:rPr>
          <w:t>“</w:t>
        </w:r>
        <w:r w:rsidR="008C3669" w:rsidRPr="0058108B">
          <w:rPr>
            <w:rStyle w:val="Hyperlink"/>
            <w:noProof/>
          </w:rPr>
          <w:t>slot-level OCC” spreading is foreseen to be a suitable choice. Nonetheless, if both 15 kHz and 3.75 kHz SCSs were to be supported, then a “symbol-level” OCC spreading can be adopted to strive for a common design.</w:t>
        </w:r>
      </w:hyperlink>
    </w:p>
    <w:p w14:paraId="736FE5B2" w14:textId="6DC606FA"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39" w:history="1">
        <w:r w:rsidR="008C3669" w:rsidRPr="0058108B">
          <w:rPr>
            <w:rStyle w:val="Hyperlink"/>
            <w:noProof/>
          </w:rPr>
          <w:t>Observation 8</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 xml:space="preserve">For NPUSCH Format 1 with 15 kHz SCS for multi-tone, the possible allocations are 3-subcarriers, 6-subcarriers, and 12-subcarriers with RUs equal to 4ms, 2ms, and 1ms respectively. Thus, for multi-tone three different pairs of </w:t>
        </w:r>
        <w:r w:rsidR="008C3669">
          <w:rPr>
            <w:rFonts w:ascii="Times New Roman" w:eastAsia="Times New Roman" w:hAnsi="Times New Roman"/>
            <w:noProof/>
            <w:position w:val="-10"/>
            <w:lang w:eastAsia="en-US"/>
          </w:rPr>
          <w:object w:dxaOrig="430" w:dyaOrig="290" w14:anchorId="3DFB075C">
            <v:shape id="_x0000_i1044" type="#_x0000_t75" style="width:21.5pt;height:14.5pt" o:ole="">
              <v:imagedata r:id="rId16" o:title=""/>
            </v:shape>
            <o:OLEObject Type="Embed" ProgID="Equation.3" ShapeID="_x0000_i1044" DrawAspect="Content" ObjectID="_1776888840" r:id="rId40"/>
          </w:object>
        </w:r>
        <w:r w:rsidR="008C3669" w:rsidRPr="0058108B">
          <w:rPr>
            <w:rStyle w:val="Hyperlink"/>
            <w:noProof/>
          </w:rPr>
          <w:t xml:space="preserve">and </w:t>
        </w:r>
        <w:r w:rsidR="008C3669" w:rsidRPr="00E20F50">
          <w:rPr>
            <w:noProof/>
            <w:position w:val="-10"/>
          </w:rPr>
          <w:object w:dxaOrig="499" w:dyaOrig="340" w14:anchorId="62562185">
            <v:shape id="_x0000_i1045" type="#_x0000_t75" style="width:25pt;height:17pt" o:ole="">
              <v:imagedata r:id="rId18" o:title=""/>
            </v:shape>
            <o:OLEObject Type="Embed" ProgID="Equation.3" ShapeID="_x0000_i1045" DrawAspect="Content" ObjectID="_1776888841" r:id="rId41"/>
          </w:object>
        </w:r>
        <w:r w:rsidR="008C3669" w:rsidRPr="0058108B">
          <w:rPr>
            <w:rStyle w:val="Hyperlink"/>
            <w:noProof/>
          </w:rPr>
          <w:t>need to be considered.</w:t>
        </w:r>
      </w:hyperlink>
    </w:p>
    <w:p w14:paraId="26CBC4FE" w14:textId="5452273E"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40" w:history="1">
        <w:r w:rsidR="008C3669" w:rsidRPr="0058108B">
          <w:rPr>
            <w:rStyle w:val="Hyperlink"/>
            <w:noProof/>
          </w:rPr>
          <w:t>Observation 9</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In our understanding, the motivation behind applying OCC to NPUSCH transmissions relies on exploiting the possibility of adding at least one more simultaneous transmission on top of a transmission that unavoidably requires utilizing time-frequency resources during a long-time (e.g., single-tone where the one RU is 32 ms) because the UE is in low SNR conditions. Thus, multi-tone transmissions, which are typically assigned to high SNR UEs do not seem to be in line with the motivation behind introducing OCC for NPUSCH.</w:t>
        </w:r>
      </w:hyperlink>
    </w:p>
    <w:p w14:paraId="72510A54" w14:textId="311F8512"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41" w:history="1">
        <w:r w:rsidR="008C3669" w:rsidRPr="0058108B">
          <w:rPr>
            <w:rStyle w:val="Hyperlink"/>
            <w:noProof/>
          </w:rPr>
          <w:t>Observation 10</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In view that the potential support of OCC for NPUSCH Format 1 requires down-selecting or supporting both 3.75 kHz SCS and 15 kHz, and that yet at least for 3.75 kHz the DMRS design for OCC needs to be discussed, RAN1 should prioritize single-tone over multi-tone.</w:t>
        </w:r>
      </w:hyperlink>
    </w:p>
    <w:p w14:paraId="2A06325A" w14:textId="4BEA986B"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42" w:history="1">
        <w:r w:rsidR="008C3669" w:rsidRPr="0058108B">
          <w:rPr>
            <w:rStyle w:val="Hyperlink"/>
            <w:noProof/>
          </w:rPr>
          <w:t>Observation 11</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NPRACH preambles use a single-tone transmission with 3.75 kHz SCS and frequency hopping. Format 0 uses a CP of 66.7 us, and Format 1 uses a CP of 266.67 us), and the basic NPRACH repetition unit consist of four symbol groups.</w:t>
        </w:r>
      </w:hyperlink>
    </w:p>
    <w:p w14:paraId="4AC667A8" w14:textId="7151242B"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43" w:history="1">
        <w:r w:rsidR="008C3669" w:rsidRPr="0058108B">
          <w:rPr>
            <w:rStyle w:val="Hyperlink"/>
            <w:noProof/>
          </w:rPr>
          <w:t>Observation 12</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For applying OCC to NPRACH the following points can be highlighted:</w:t>
        </w:r>
      </w:hyperlink>
    </w:p>
    <w:p w14:paraId="38838461" w14:textId="0FBC1ECC"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44" w:history="1">
        <w:r w:rsidR="008C3669" w:rsidRPr="0058108B">
          <w:rPr>
            <w:rStyle w:val="Hyperlink"/>
            <w:rFonts w:ascii="Symbol" w:hAnsi="Symbol"/>
            <w:noProof/>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For the OCC scheme to work on NPRACH, likely all the UEs co-existing on the 45 kHz PRACH resource would have to be Rel-19 UEs.</w:t>
        </w:r>
      </w:hyperlink>
    </w:p>
    <w:p w14:paraId="287A49BE" w14:textId="05A80305" w:rsidR="008C3669" w:rsidRDefault="005A42DA" w:rsidP="000A7A0A">
      <w:pPr>
        <w:pStyle w:val="TableofFigures"/>
        <w:tabs>
          <w:tab w:val="right" w:leader="dot" w:pos="9629"/>
        </w:tabs>
        <w:ind w:left="2268" w:hanging="283"/>
        <w:rPr>
          <w:rFonts w:asciiTheme="minorHAnsi" w:eastAsiaTheme="minorEastAsia" w:hAnsiTheme="minorHAnsi" w:cstheme="minorBidi"/>
          <w:b w:val="0"/>
          <w:noProof/>
          <w:kern w:val="2"/>
          <w:sz w:val="22"/>
          <w:szCs w:val="22"/>
          <w:lang w:val="en-SE" w:eastAsia="en-SE"/>
          <w14:ligatures w14:val="standardContextual"/>
        </w:rPr>
      </w:pPr>
      <w:hyperlink w:anchor="_Toc166105145" w:history="1">
        <w:r w:rsidR="008C3669" w:rsidRPr="0058108B">
          <w:rPr>
            <w:rStyle w:val="Hyperlink"/>
            <w:rFonts w:ascii="Courier New" w:hAnsi="Courier New" w:cs="Courier New"/>
            <w:noProof/>
          </w:rPr>
          <w:t>o</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Applying OCC on PRACH does not seem to be backward compatible (legacy UE will collide with the spread transmission).</w:t>
        </w:r>
      </w:hyperlink>
    </w:p>
    <w:p w14:paraId="766BC2F4" w14:textId="2773024E" w:rsidR="008C3669" w:rsidRDefault="005A42DA" w:rsidP="000A7A0A">
      <w:pPr>
        <w:pStyle w:val="TableofFigures"/>
        <w:tabs>
          <w:tab w:val="right" w:leader="dot" w:pos="9629"/>
        </w:tabs>
        <w:ind w:left="2268" w:hanging="283"/>
        <w:rPr>
          <w:rFonts w:asciiTheme="minorHAnsi" w:eastAsiaTheme="minorEastAsia" w:hAnsiTheme="minorHAnsi" w:cstheme="minorBidi"/>
          <w:b w:val="0"/>
          <w:noProof/>
          <w:kern w:val="2"/>
          <w:sz w:val="22"/>
          <w:szCs w:val="22"/>
          <w:lang w:val="en-SE" w:eastAsia="en-SE"/>
          <w14:ligatures w14:val="standardContextual"/>
        </w:rPr>
      </w:pPr>
      <w:hyperlink w:anchor="_Toc166105146" w:history="1">
        <w:r w:rsidR="008C3669" w:rsidRPr="0058108B">
          <w:rPr>
            <w:rStyle w:val="Hyperlink"/>
            <w:rFonts w:ascii="Courier New" w:hAnsi="Courier New" w:cs="Courier New"/>
            <w:noProof/>
          </w:rPr>
          <w:t>o</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The non-backward compatibility may imply having to perform a partition of PRACH resources.</w:t>
        </w:r>
      </w:hyperlink>
    </w:p>
    <w:p w14:paraId="1F230F0B" w14:textId="7662EDF9"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47" w:history="1">
        <w:r w:rsidR="008C3669" w:rsidRPr="0058108B">
          <w:rPr>
            <w:rStyle w:val="Hyperlink"/>
            <w:rFonts w:ascii="Symbol" w:hAnsi="Symbol"/>
            <w:noProof/>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UEs using the same time-frequency resources based on OCC transmissions will require a different Random Access Preamble ID (RAPID) so they can be distinguished by Random Access Response.</w:t>
        </w:r>
      </w:hyperlink>
    </w:p>
    <w:p w14:paraId="1F04CAFA" w14:textId="4570AFF2"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48" w:history="1">
        <w:r w:rsidR="008C3669" w:rsidRPr="0058108B">
          <w:rPr>
            <w:rStyle w:val="Hyperlink"/>
            <w:noProof/>
          </w:rPr>
          <w:t>Observation 13</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If OCC were introduced for NPRACH, there might be a risky of false preamble detection which is an aspect that needs to be studied as to continue fulfilling existing NPRACH RAN4 requirements.</w:t>
        </w:r>
      </w:hyperlink>
    </w:p>
    <w:p w14:paraId="15EB9238" w14:textId="0BF36532"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49" w:history="1">
        <w:r w:rsidR="008C3669" w:rsidRPr="0058108B">
          <w:rPr>
            <w:rStyle w:val="Hyperlink"/>
            <w:noProof/>
          </w:rPr>
          <w:t>Observation 14</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The NPRACH periodicity causes the NPUSCH transmission to be postponed, thus an OCC’d NPUSCH transmission is prone to more postponements. Thus, it is preferred using a short OCC spreading (i.e., a short OCC sequence length) rather than a long OCC spreading.</w:t>
        </w:r>
      </w:hyperlink>
    </w:p>
    <w:p w14:paraId="09552711" w14:textId="61E7C2AB"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50" w:history="1">
        <w:r w:rsidR="008C3669" w:rsidRPr="0058108B">
          <w:rPr>
            <w:rStyle w:val="Hyperlink"/>
            <w:noProof/>
          </w:rPr>
          <w:t>Observation 15</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RAN1 should study the performance of OCC accounting for the characteristics of the UEs intended to be paired, for example based on traffic characteristics, number of repetitions, modulation schemes, location, power, short-term performance records, long-term performance records, etc.</w:t>
        </w:r>
      </w:hyperlink>
    </w:p>
    <w:p w14:paraId="22C87DE9" w14:textId="66C0059D"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51" w:history="1">
        <w:r w:rsidR="008C3669" w:rsidRPr="0058108B">
          <w:rPr>
            <w:rStyle w:val="Hyperlink"/>
            <w:noProof/>
          </w:rPr>
          <w:t>Observation 16</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58108B">
          <w:rPr>
            <w:rStyle w:val="Hyperlink"/>
            <w:noProof/>
          </w:rPr>
          <w:t>Pairing the most suitable UEs to transmit simultaneously using OCC seems to be essential towards preserving orthogonality, otherwise the orthogonality may suffer from an unsuitable UE pairing (e.g., if the UEs being paired happen to be too unbalanced in terms of transmit power).</w:t>
        </w:r>
      </w:hyperlink>
    </w:p>
    <w:p w14:paraId="1326AAFE" w14:textId="0093191B" w:rsidR="00F43A93" w:rsidRDefault="000C11D5" w:rsidP="00195633">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5A6EB513" w14:textId="27498686" w:rsidR="008C3669" w:rsidRDefault="000C11D5">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05152" w:history="1">
        <w:r w:rsidR="008C3669" w:rsidRPr="004074B1">
          <w:rPr>
            <w:rStyle w:val="Hyperlink"/>
            <w:noProof/>
            <w:lang w:eastAsia="ja-JP"/>
          </w:rPr>
          <w:t>Proposal 1</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lang w:eastAsia="ja-JP"/>
          </w:rPr>
          <w:t>For OCC of NPUSCH format 1, RAN1 will not consider multiplexing more than 2 UEs. Otherwise, if up to 4 UEs were to be multiplexed using OCC for NPUSCH format 1, then following DL aspects should be studied:</w:t>
        </w:r>
      </w:hyperlink>
    </w:p>
    <w:p w14:paraId="64257743" w14:textId="70D7913B"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53" w:history="1">
        <w:r w:rsidR="008C3669" w:rsidRPr="004074B1">
          <w:rPr>
            <w:rStyle w:val="Hyperlink"/>
            <w:rFonts w:ascii="Symbol" w:hAnsi="Symbol"/>
            <w:noProof/>
            <w:lang w:eastAsia="ja-JP"/>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lang w:eastAsia="ja-JP"/>
          </w:rPr>
          <w:t>DL signalling overhead (4 DCIs will be required to schedule 4 UEs to transmit using OCC on the same UL resources).</w:t>
        </w:r>
      </w:hyperlink>
    </w:p>
    <w:p w14:paraId="0C5D2B9F" w14:textId="1DDEF7E1"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54" w:history="1">
        <w:r w:rsidR="008C3669" w:rsidRPr="004074B1">
          <w:rPr>
            <w:rStyle w:val="Hyperlink"/>
            <w:rFonts w:ascii="Symbol" w:hAnsi="Symbol"/>
            <w:noProof/>
            <w:lang w:eastAsia="ja-JP"/>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lang w:eastAsia="ja-JP"/>
          </w:rPr>
          <w:t>Lack of scheduling delays “</w:t>
        </w:r>
        <w:r w:rsidR="008C3669" w:rsidRPr="004074B1">
          <w:rPr>
            <w:rStyle w:val="Hyperlink"/>
            <w:i/>
            <w:iCs/>
            <w:noProof/>
            <w:lang w:eastAsia="ja-JP"/>
          </w:rPr>
          <w:t>k</w:t>
        </w:r>
        <w:r w:rsidR="008C3669" w:rsidRPr="004074B1">
          <w:rPr>
            <w:rStyle w:val="Hyperlink"/>
            <w:noProof/>
            <w:vertAlign w:val="subscript"/>
            <w:lang w:eastAsia="ja-JP"/>
          </w:rPr>
          <w:t>0</w:t>
        </w:r>
        <w:r w:rsidR="008C3669" w:rsidRPr="004074B1">
          <w:rPr>
            <w:rStyle w:val="Hyperlink"/>
            <w:noProof/>
            <w:lang w:eastAsia="ja-JP"/>
          </w:rPr>
          <w:t>” for the 4 DCIs to point out the exact same UL resources.</w:t>
        </w:r>
      </w:hyperlink>
    </w:p>
    <w:p w14:paraId="6D5F23EA" w14:textId="39B1ACF8"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55" w:history="1">
        <w:r w:rsidR="008C3669" w:rsidRPr="004074B1">
          <w:rPr>
            <w:rStyle w:val="Hyperlink"/>
            <w:rFonts w:ascii="Symbol" w:hAnsi="Symbol"/>
            <w:noProof/>
            <w:lang w:eastAsia="ja-JP"/>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lang w:eastAsia="ja-JP"/>
          </w:rPr>
          <w:t>Pairing: Suitability of finding 4 UEs having similar characteristics (</w:t>
        </w:r>
        <w:r w:rsidR="008C3669" w:rsidRPr="004074B1">
          <w:rPr>
            <w:rStyle w:val="Hyperlink"/>
            <w:noProof/>
          </w:rPr>
          <w:t>e.g., traffic characteristics, number of repetitions, modulation schemes, location, power, etc</w:t>
        </w:r>
        <w:r w:rsidR="008C3669" w:rsidRPr="004074B1">
          <w:rPr>
            <w:rStyle w:val="Hyperlink"/>
            <w:noProof/>
            <w:lang w:eastAsia="ja-JP"/>
          </w:rPr>
          <w:t>).</w:t>
        </w:r>
      </w:hyperlink>
    </w:p>
    <w:p w14:paraId="75F1A7D7" w14:textId="360A5CD5"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56" w:history="1">
        <w:r w:rsidR="008C3669" w:rsidRPr="004074B1">
          <w:rPr>
            <w:rStyle w:val="Hyperlink"/>
            <w:noProof/>
          </w:rPr>
          <w:t>Proposal 2</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lang w:eastAsia="ja-JP"/>
          </w:rPr>
          <w:t xml:space="preserve">On the study of supporting OCC for NPUSCH format 1 </w:t>
        </w:r>
        <w:r w:rsidR="008C3669" w:rsidRPr="004074B1">
          <w:rPr>
            <w:rStyle w:val="Hyperlink"/>
            <w:noProof/>
          </w:rPr>
          <w:t>single-tone with 3.75 kHz SCS, the following is adopted:</w:t>
        </w:r>
      </w:hyperlink>
    </w:p>
    <w:p w14:paraId="52C0C93B" w14:textId="567450B9"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57" w:history="1">
        <w:r w:rsidR="008C3669" w:rsidRPr="004074B1">
          <w:rPr>
            <w:rStyle w:val="Hyperlink"/>
            <w:rFonts w:ascii="Symbol" w:hAnsi="Symbol"/>
            <w:noProof/>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rPr>
          <w:t>The OCC spreads across “symbol-level”.</w:t>
        </w:r>
      </w:hyperlink>
    </w:p>
    <w:p w14:paraId="48F4CC73" w14:textId="7128BC33"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58" w:history="1">
        <w:r w:rsidR="008C3669" w:rsidRPr="004074B1">
          <w:rPr>
            <w:rStyle w:val="Hyperlink"/>
            <w:rFonts w:ascii="Symbol" w:hAnsi="Symbol"/>
            <w:noProof/>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rPr>
          <w:t>The DMRS scheme accounts for the presence of the “Guard Period,” keeping its location as per legacy before and after the OCC spreading.</w:t>
        </w:r>
      </w:hyperlink>
    </w:p>
    <w:p w14:paraId="725446D1" w14:textId="2E1EF1D8"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59" w:history="1">
        <w:r w:rsidR="008C3669" w:rsidRPr="004074B1">
          <w:rPr>
            <w:rStyle w:val="Hyperlink"/>
            <w:noProof/>
          </w:rPr>
          <w:t>Proposal 3</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lang w:eastAsia="ja-JP"/>
          </w:rPr>
          <w:t xml:space="preserve">On the study of supporting OCC for NPUSCH format 1 </w:t>
        </w:r>
        <w:r w:rsidR="008C3669" w:rsidRPr="004074B1">
          <w:rPr>
            <w:rStyle w:val="Hyperlink"/>
            <w:noProof/>
          </w:rPr>
          <w:t>single-tone with 15 kHz SCS, the following is adopted:</w:t>
        </w:r>
      </w:hyperlink>
    </w:p>
    <w:p w14:paraId="262DC779" w14:textId="09654F0C"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60" w:history="1">
        <w:r w:rsidR="008C3669" w:rsidRPr="004074B1">
          <w:rPr>
            <w:rStyle w:val="Hyperlink"/>
            <w:rFonts w:ascii="Symbol" w:hAnsi="Symbol"/>
            <w:noProof/>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rPr>
          <w:t xml:space="preserve">If only </w:t>
        </w:r>
        <w:r w:rsidR="008C3669" w:rsidRPr="004074B1">
          <w:rPr>
            <w:rStyle w:val="Hyperlink"/>
            <w:noProof/>
            <w:lang w:eastAsia="ja-JP"/>
          </w:rPr>
          <w:t xml:space="preserve">NPUSCH format 1 </w:t>
        </w:r>
        <w:r w:rsidR="008C3669" w:rsidRPr="004074B1">
          <w:rPr>
            <w:rStyle w:val="Hyperlink"/>
            <w:noProof/>
          </w:rPr>
          <w:t>single-tone with 15 kHz SCS is supported, then OCC spreads across “slot-level”. However, if both 3.75 kHz SCS and 15 kHz SCS</w:t>
        </w:r>
        <w:r w:rsidR="008C3669" w:rsidRPr="004074B1">
          <w:rPr>
            <w:rStyle w:val="Hyperlink"/>
            <w:noProof/>
            <w:lang w:eastAsia="ja-JP"/>
          </w:rPr>
          <w:t xml:space="preserve"> are supported for NPUSCH format 1 </w:t>
        </w:r>
        <w:r w:rsidR="008C3669" w:rsidRPr="004074B1">
          <w:rPr>
            <w:rStyle w:val="Hyperlink"/>
            <w:noProof/>
          </w:rPr>
          <w:t>single-tone, then RAN1 aims for a common design and OCC spreads across “symbol-level” for both SCSs.</w:t>
        </w:r>
      </w:hyperlink>
    </w:p>
    <w:p w14:paraId="454A3710" w14:textId="30B0A9DE" w:rsidR="008C3669" w:rsidRDefault="005A42DA" w:rsidP="000A7A0A">
      <w:pPr>
        <w:pStyle w:val="TableofFigures"/>
        <w:tabs>
          <w:tab w:val="right" w:leader="dot" w:pos="9629"/>
        </w:tabs>
        <w:ind w:left="1985" w:hanging="284"/>
        <w:rPr>
          <w:rFonts w:asciiTheme="minorHAnsi" w:eastAsiaTheme="minorEastAsia" w:hAnsiTheme="minorHAnsi" w:cstheme="minorBidi"/>
          <w:b w:val="0"/>
          <w:noProof/>
          <w:kern w:val="2"/>
          <w:sz w:val="22"/>
          <w:szCs w:val="22"/>
          <w:lang w:val="en-SE" w:eastAsia="en-SE"/>
          <w14:ligatures w14:val="standardContextual"/>
        </w:rPr>
      </w:pPr>
      <w:hyperlink w:anchor="_Toc166105161" w:history="1">
        <w:r w:rsidR="008C3669" w:rsidRPr="004074B1">
          <w:rPr>
            <w:rStyle w:val="Hyperlink"/>
            <w:rFonts w:ascii="Symbol" w:hAnsi="Symbol"/>
            <w:noProof/>
          </w:rPr>
          <w:t></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rPr>
          <w:t>Legacy DMRS is reused. That is, slot format for NPUSCH Format 1 with 15 kHz SCS is reused without modifications.</w:t>
        </w:r>
      </w:hyperlink>
    </w:p>
    <w:p w14:paraId="4B2F2CF0" w14:textId="0FA07D2D"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62" w:history="1">
        <w:r w:rsidR="008C3669" w:rsidRPr="004074B1">
          <w:rPr>
            <w:rStyle w:val="Hyperlink"/>
            <w:noProof/>
          </w:rPr>
          <w:t>Proposal 4</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rPr>
          <w:t>RAN1 prioritizes the potential support of OCC for NPUSCH Format 1 for single-tone as to focus on deciding whether 3.75 kHz and/or 15 kHz will be supported and DMRS design aspects. OCC for NPUSCH Format 1 for multi-tone is not supported in Rel-19.</w:t>
        </w:r>
      </w:hyperlink>
    </w:p>
    <w:p w14:paraId="6BDBE201" w14:textId="5750ADB4"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63" w:history="1">
        <w:r w:rsidR="008C3669" w:rsidRPr="004074B1">
          <w:rPr>
            <w:rStyle w:val="Hyperlink"/>
            <w:noProof/>
          </w:rPr>
          <w:t>Proposal 5</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rPr>
          <w:t>Based on the foreseen backward compatibility issues and specification impact, OCC for NPRACH is not supported in Rel-19. RAN1 prioritizes the potential support of OCC for NPUSCH Format 1 for single tone.</w:t>
        </w:r>
      </w:hyperlink>
    </w:p>
    <w:p w14:paraId="6D7A3300" w14:textId="1579C7E1"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64" w:history="1">
        <w:r w:rsidR="008C3669" w:rsidRPr="004074B1">
          <w:rPr>
            <w:rStyle w:val="Hyperlink"/>
            <w:noProof/>
          </w:rPr>
          <w:t>Proposal 6</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rPr>
          <w:t>RAN1 to study the potential loss of orthogonality derived from pairing UEs transmitting simultaneously using OCC, accounting for traffic characteristics, number of repetitions, modulation schemes, location, transmit power, etc.</w:t>
        </w:r>
      </w:hyperlink>
    </w:p>
    <w:p w14:paraId="040383E9" w14:textId="20727E94" w:rsidR="008C3669" w:rsidRDefault="005A42D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05165" w:history="1">
        <w:r w:rsidR="008C3669" w:rsidRPr="004074B1">
          <w:rPr>
            <w:rStyle w:val="Hyperlink"/>
            <w:noProof/>
          </w:rPr>
          <w:t>Proposal 7</w:t>
        </w:r>
        <w:r w:rsidR="008C3669">
          <w:rPr>
            <w:rFonts w:asciiTheme="minorHAnsi" w:eastAsiaTheme="minorEastAsia" w:hAnsiTheme="minorHAnsi" w:cstheme="minorBidi"/>
            <w:b w:val="0"/>
            <w:noProof/>
            <w:kern w:val="2"/>
            <w:sz w:val="22"/>
            <w:szCs w:val="22"/>
            <w:lang w:val="en-SE" w:eastAsia="en-SE"/>
            <w14:ligatures w14:val="standardContextual"/>
          </w:rPr>
          <w:tab/>
        </w:r>
        <w:r w:rsidR="008C3669" w:rsidRPr="004074B1">
          <w:rPr>
            <w:rStyle w:val="Hyperlink"/>
            <w:noProof/>
          </w:rPr>
          <w:t>Study whether the Peak-to-Average power ratio (PAPR) properties of single-tone transmissions will prevail after single-tone has been OCC'd. For example, the eNB receiver may need to handle relatively larger PAPR as different UE transmissions are combined together (RAN4 to be consulted).</w:t>
        </w:r>
      </w:hyperlink>
    </w:p>
    <w:p w14:paraId="337FD414" w14:textId="15E82D55" w:rsidR="0052469A" w:rsidRPr="00136A93" w:rsidRDefault="000C11D5" w:rsidP="00195633">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43" w:name="_Ref174151459"/>
    <w:bookmarkStart w:id="44" w:name="_Ref189809556"/>
    <w:bookmarkStart w:id="45" w:name="_Ref525824664"/>
    <w:bookmarkStart w:id="46" w:name="_Hlk4751152"/>
    <w:p w14:paraId="27014B43" w14:textId="60F4799D" w:rsidR="00E732B3" w:rsidRDefault="00B52064" w:rsidP="00F22BD5">
      <w:pPr>
        <w:pStyle w:val="Reference"/>
      </w:pPr>
      <w:r>
        <w:rPr>
          <w:rFonts w:eastAsia="Times New Roman"/>
          <w:lang w:val="en-US"/>
        </w:rPr>
        <w:fldChar w:fldCharType="begin"/>
      </w:r>
      <w:r>
        <w:rPr>
          <w:rFonts w:eastAsia="Times New Roman"/>
          <w:lang w:val="en-US"/>
        </w:rPr>
        <w:instrText>HYPERLINK "https://www.3gpp.org/ftp/tsg_ran/TSG_RAN/TSGR_103/Docs/RP-240776.zip"</w:instrText>
      </w:r>
      <w:r>
        <w:rPr>
          <w:rFonts w:eastAsia="Times New Roman"/>
          <w:lang w:val="en-US"/>
        </w:rPr>
      </w:r>
      <w:r>
        <w:rPr>
          <w:rFonts w:eastAsia="Times New Roman"/>
          <w:lang w:val="en-US"/>
        </w:rPr>
        <w:fldChar w:fldCharType="separate"/>
      </w:r>
      <w:r>
        <w:rPr>
          <w:rStyle w:val="Hyperlink"/>
          <w:rFonts w:eastAsia="Times New Roman"/>
          <w:lang w:val="sv-SE"/>
        </w:rPr>
        <w:t>RP-240776</w:t>
      </w:r>
      <w:r>
        <w:rPr>
          <w:rFonts w:eastAsia="Times New Roman"/>
          <w:lang w:val="en-US"/>
        </w:rPr>
        <w:fldChar w:fldCharType="end"/>
      </w:r>
      <w:r w:rsidR="00CF4F41" w:rsidRPr="007679C6">
        <w:rPr>
          <w:rFonts w:cs="Arial"/>
        </w:rPr>
        <w:t>,</w:t>
      </w:r>
      <w:r w:rsidR="00CF4F41" w:rsidRPr="007679C6">
        <w:t xml:space="preserve"> </w:t>
      </w:r>
      <w:r w:rsidR="004B4854" w:rsidRPr="007679C6">
        <w:t>“</w:t>
      </w:r>
      <w:r w:rsidR="00EB17AA" w:rsidRPr="00EB17AA">
        <w:t>New WID: Non-Terrestrial Networks (NTN) for Internet of Things (IoT) Phase 3</w:t>
      </w:r>
      <w:r w:rsidR="004B4854" w:rsidRPr="007679C6">
        <w:t>”</w:t>
      </w:r>
      <w:r w:rsidR="00CF4F41" w:rsidRPr="007679C6">
        <w:t xml:space="preserve">, </w:t>
      </w:r>
      <w:r w:rsidR="00EB17AA" w:rsidRPr="00EB17AA">
        <w:t>3GPP TSG RAN Meeting #</w:t>
      </w:r>
      <w:r w:rsidRPr="00B52064">
        <w:t>103, Maastricht, The Netherlands, March 18-22, 2024</w:t>
      </w:r>
      <w:r w:rsidR="00CF4F41" w:rsidRPr="007679C6">
        <w:t>.</w:t>
      </w:r>
      <w:bookmarkEnd w:id="43"/>
      <w:bookmarkEnd w:id="44"/>
      <w:bookmarkEnd w:id="45"/>
      <w:bookmarkEnd w:id="46"/>
    </w:p>
    <w:p w14:paraId="494EC54C" w14:textId="0B0E4E9B" w:rsidR="00A602CA" w:rsidRDefault="00A602CA" w:rsidP="00A602CA">
      <w:pPr>
        <w:pStyle w:val="Reference"/>
      </w:pPr>
      <w:r w:rsidRPr="00A602CA">
        <w:t>Session notes for 9.11</w:t>
      </w:r>
      <w:r>
        <w:t>.4</w:t>
      </w:r>
      <w:r w:rsidRPr="00A602CA">
        <w:t xml:space="preserve"> Non-Terrestrial Networks (NTN) for NR Phase 3</w:t>
      </w:r>
      <w:r>
        <w:t>, Agenda Item</w:t>
      </w:r>
      <w:r w:rsidR="00496839">
        <w:t xml:space="preserve"> 9.11.4</w:t>
      </w:r>
      <w:r>
        <w:t xml:space="preserve">, </w:t>
      </w:r>
      <w:r w:rsidR="00496839" w:rsidRPr="00496839">
        <w:t>Changsha, Hunan Province, China, April 15th – 19th, 2024</w:t>
      </w:r>
      <w:r>
        <w:t>.</w:t>
      </w:r>
    </w:p>
    <w:p w14:paraId="6CB933E9" w14:textId="716AE299" w:rsidR="0081442B" w:rsidRDefault="005A42DA" w:rsidP="0081442B">
      <w:pPr>
        <w:pStyle w:val="Reference"/>
      </w:pPr>
      <w:hyperlink r:id="rId42" w:history="1">
        <w:r w:rsidR="006916C9" w:rsidRPr="006916C9">
          <w:rPr>
            <w:rStyle w:val="Hyperlink"/>
          </w:rPr>
          <w:t>3GPP TS 36.211</w:t>
        </w:r>
      </w:hyperlink>
      <w:r w:rsidR="0081442B" w:rsidRPr="0081442B">
        <w:t>, Evolved Universal Terrestrial Radio Access (E-UTRA); Physical channels and modulation, version 17.4.0.</w:t>
      </w:r>
    </w:p>
    <w:p w14:paraId="730E70C1" w14:textId="23072EAF" w:rsidR="00DB4241" w:rsidRDefault="008C3669" w:rsidP="00DB4241">
      <w:pPr>
        <w:pStyle w:val="Reference"/>
      </w:pPr>
      <w:r w:rsidRPr="008C3669">
        <w:t>R1-2403214</w:t>
      </w:r>
      <w:r>
        <w:t>, “</w:t>
      </w:r>
      <w:r w:rsidRPr="008C3669">
        <w:t>IOT-NTN uplink capacity - throughput enhancement</w:t>
      </w:r>
      <w:r>
        <w:t xml:space="preserve">,” </w:t>
      </w:r>
      <w:r w:rsidR="00496839" w:rsidRPr="00496839">
        <w:t>Changsha, China, April 15th – 19th, 2024</w:t>
      </w:r>
      <w:r>
        <w:t>.</w:t>
      </w:r>
    </w:p>
    <w:sectPr w:rsidR="00DB4241" w:rsidSect="0051440C">
      <w:headerReference w:type="even" r:id="rId43"/>
      <w:footerReference w:type="default" r:id="rId4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956D" w14:textId="77777777" w:rsidR="00DA4237" w:rsidRDefault="00DA4237">
      <w:r>
        <w:separator/>
      </w:r>
    </w:p>
  </w:endnote>
  <w:endnote w:type="continuationSeparator" w:id="0">
    <w:p w14:paraId="3DD064D1" w14:textId="77777777" w:rsidR="00DA4237" w:rsidRDefault="00DA4237">
      <w:r>
        <w:continuationSeparator/>
      </w:r>
    </w:p>
  </w:endnote>
  <w:endnote w:type="continuationNotice" w:id="1">
    <w:p w14:paraId="0469B224" w14:textId="77777777" w:rsidR="00DA4237" w:rsidRDefault="00DA4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e?o“A‘??S?V?b?N‘I">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87211" w14:textId="77777777" w:rsidR="00DA4237" w:rsidRDefault="00DA4237">
      <w:r>
        <w:separator/>
      </w:r>
    </w:p>
  </w:footnote>
  <w:footnote w:type="continuationSeparator" w:id="0">
    <w:p w14:paraId="5B9D28C2" w14:textId="77777777" w:rsidR="00DA4237" w:rsidRDefault="00DA4237">
      <w:r>
        <w:continuationSeparator/>
      </w:r>
    </w:p>
  </w:footnote>
  <w:footnote w:type="continuationNotice" w:id="1">
    <w:p w14:paraId="0380E87A" w14:textId="77777777" w:rsidR="00DA4237" w:rsidRDefault="00DA4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7AC003A"/>
    <w:multiLevelType w:val="hybridMultilevel"/>
    <w:tmpl w:val="B22251AC"/>
    <w:lvl w:ilvl="0" w:tplc="9C029208">
      <w:start w:val="1"/>
      <w:numFmt w:val="bullet"/>
      <w:lvlText w:val=""/>
      <w:lvlJc w:val="left"/>
      <w:pPr>
        <w:tabs>
          <w:tab w:val="num" w:pos="720"/>
        </w:tabs>
        <w:ind w:left="720" w:hanging="360"/>
      </w:pPr>
      <w:rPr>
        <w:rFonts w:ascii="Symbol" w:hAnsi="Symbol" w:hint="default"/>
      </w:rPr>
    </w:lvl>
    <w:lvl w:ilvl="1" w:tplc="EA7AFC10" w:tentative="1">
      <w:start w:val="1"/>
      <w:numFmt w:val="bullet"/>
      <w:lvlText w:val=""/>
      <w:lvlJc w:val="left"/>
      <w:pPr>
        <w:tabs>
          <w:tab w:val="num" w:pos="1440"/>
        </w:tabs>
        <w:ind w:left="1440" w:hanging="360"/>
      </w:pPr>
      <w:rPr>
        <w:rFonts w:ascii="Symbol" w:hAnsi="Symbol" w:hint="default"/>
      </w:rPr>
    </w:lvl>
    <w:lvl w:ilvl="2" w:tplc="942A7B2A" w:tentative="1">
      <w:start w:val="1"/>
      <w:numFmt w:val="bullet"/>
      <w:lvlText w:val=""/>
      <w:lvlJc w:val="left"/>
      <w:pPr>
        <w:tabs>
          <w:tab w:val="num" w:pos="2160"/>
        </w:tabs>
        <w:ind w:left="2160" w:hanging="360"/>
      </w:pPr>
      <w:rPr>
        <w:rFonts w:ascii="Symbol" w:hAnsi="Symbol" w:hint="default"/>
      </w:rPr>
    </w:lvl>
    <w:lvl w:ilvl="3" w:tplc="7DF6EABC" w:tentative="1">
      <w:start w:val="1"/>
      <w:numFmt w:val="bullet"/>
      <w:lvlText w:val=""/>
      <w:lvlJc w:val="left"/>
      <w:pPr>
        <w:tabs>
          <w:tab w:val="num" w:pos="2880"/>
        </w:tabs>
        <w:ind w:left="2880" w:hanging="360"/>
      </w:pPr>
      <w:rPr>
        <w:rFonts w:ascii="Symbol" w:hAnsi="Symbol" w:hint="default"/>
      </w:rPr>
    </w:lvl>
    <w:lvl w:ilvl="4" w:tplc="ACF4B852" w:tentative="1">
      <w:start w:val="1"/>
      <w:numFmt w:val="bullet"/>
      <w:lvlText w:val=""/>
      <w:lvlJc w:val="left"/>
      <w:pPr>
        <w:tabs>
          <w:tab w:val="num" w:pos="3600"/>
        </w:tabs>
        <w:ind w:left="3600" w:hanging="360"/>
      </w:pPr>
      <w:rPr>
        <w:rFonts w:ascii="Symbol" w:hAnsi="Symbol" w:hint="default"/>
      </w:rPr>
    </w:lvl>
    <w:lvl w:ilvl="5" w:tplc="CCD250DC" w:tentative="1">
      <w:start w:val="1"/>
      <w:numFmt w:val="bullet"/>
      <w:lvlText w:val=""/>
      <w:lvlJc w:val="left"/>
      <w:pPr>
        <w:tabs>
          <w:tab w:val="num" w:pos="4320"/>
        </w:tabs>
        <w:ind w:left="4320" w:hanging="360"/>
      </w:pPr>
      <w:rPr>
        <w:rFonts w:ascii="Symbol" w:hAnsi="Symbol" w:hint="default"/>
      </w:rPr>
    </w:lvl>
    <w:lvl w:ilvl="6" w:tplc="9D380E14" w:tentative="1">
      <w:start w:val="1"/>
      <w:numFmt w:val="bullet"/>
      <w:lvlText w:val=""/>
      <w:lvlJc w:val="left"/>
      <w:pPr>
        <w:tabs>
          <w:tab w:val="num" w:pos="5040"/>
        </w:tabs>
        <w:ind w:left="5040" w:hanging="360"/>
      </w:pPr>
      <w:rPr>
        <w:rFonts w:ascii="Symbol" w:hAnsi="Symbol" w:hint="default"/>
      </w:rPr>
    </w:lvl>
    <w:lvl w:ilvl="7" w:tplc="6528060E" w:tentative="1">
      <w:start w:val="1"/>
      <w:numFmt w:val="bullet"/>
      <w:lvlText w:val=""/>
      <w:lvlJc w:val="left"/>
      <w:pPr>
        <w:tabs>
          <w:tab w:val="num" w:pos="5760"/>
        </w:tabs>
        <w:ind w:left="5760" w:hanging="360"/>
      </w:pPr>
      <w:rPr>
        <w:rFonts w:ascii="Symbol" w:hAnsi="Symbol" w:hint="default"/>
      </w:rPr>
    </w:lvl>
    <w:lvl w:ilvl="8" w:tplc="A36272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3B796D"/>
    <w:multiLevelType w:val="hybridMultilevel"/>
    <w:tmpl w:val="2EACD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9677AF"/>
    <w:multiLevelType w:val="hybridMultilevel"/>
    <w:tmpl w:val="AC2ED11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8" w15:restartNumberingAfterBreak="0">
    <w:nsid w:val="1F506EF3"/>
    <w:multiLevelType w:val="hybridMultilevel"/>
    <w:tmpl w:val="3B0E0898"/>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3" w15:restartNumberingAfterBreak="0">
    <w:nsid w:val="274C53BD"/>
    <w:multiLevelType w:val="hybridMultilevel"/>
    <w:tmpl w:val="617669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6D0A82"/>
    <w:multiLevelType w:val="hybridMultilevel"/>
    <w:tmpl w:val="C388A942"/>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2"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6025B9"/>
    <w:multiLevelType w:val="hybridMultilevel"/>
    <w:tmpl w:val="DDACAE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672243AE"/>
    <w:multiLevelType w:val="hybridMultilevel"/>
    <w:tmpl w:val="1E400908"/>
    <w:lvl w:ilvl="0" w:tplc="1EFAE59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D731CAF"/>
    <w:multiLevelType w:val="hybridMultilevel"/>
    <w:tmpl w:val="2760EC5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66022C"/>
    <w:multiLevelType w:val="hybridMultilevel"/>
    <w:tmpl w:val="036814B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4"/>
  </w:num>
  <w:num w:numId="2" w16cid:durableId="1118790765">
    <w:abstractNumId w:val="20"/>
  </w:num>
  <w:num w:numId="3" w16cid:durableId="1689137301">
    <w:abstractNumId w:val="0"/>
  </w:num>
  <w:num w:numId="4" w16cid:durableId="1071344800">
    <w:abstractNumId w:val="27"/>
  </w:num>
  <w:num w:numId="5" w16cid:durableId="1434671129">
    <w:abstractNumId w:val="29"/>
  </w:num>
  <w:num w:numId="6" w16cid:durableId="1884755429">
    <w:abstractNumId w:val="32"/>
  </w:num>
  <w:num w:numId="7" w16cid:durableId="1009648021">
    <w:abstractNumId w:val="9"/>
  </w:num>
  <w:num w:numId="8" w16cid:durableId="937637647">
    <w:abstractNumId w:val="14"/>
  </w:num>
  <w:num w:numId="9" w16cid:durableId="849417896">
    <w:abstractNumId w:val="6"/>
  </w:num>
  <w:num w:numId="10" w16cid:durableId="1199389102">
    <w:abstractNumId w:val="41"/>
  </w:num>
  <w:num w:numId="11" w16cid:durableId="1019048365">
    <w:abstractNumId w:val="19"/>
  </w:num>
  <w:num w:numId="12" w16cid:durableId="35859111">
    <w:abstractNumId w:val="37"/>
  </w:num>
  <w:num w:numId="13" w16cid:durableId="570047084">
    <w:abstractNumId w:val="17"/>
  </w:num>
  <w:num w:numId="14" w16cid:durableId="513611605">
    <w:abstractNumId w:val="42"/>
  </w:num>
  <w:num w:numId="15" w16cid:durableId="642589295">
    <w:abstractNumId w:val="39"/>
  </w:num>
  <w:num w:numId="16" w16cid:durableId="1157650935">
    <w:abstractNumId w:val="23"/>
  </w:num>
  <w:num w:numId="17" w16cid:durableId="478500919">
    <w:abstractNumId w:val="21"/>
  </w:num>
  <w:num w:numId="18" w16cid:durableId="1921481351">
    <w:abstractNumId w:val="22"/>
  </w:num>
  <w:num w:numId="19" w16cid:durableId="1928734619">
    <w:abstractNumId w:val="34"/>
  </w:num>
  <w:num w:numId="20" w16cid:durableId="314645982">
    <w:abstractNumId w:val="1"/>
  </w:num>
  <w:num w:numId="21" w16cid:durableId="142815955">
    <w:abstractNumId w:val="25"/>
  </w:num>
  <w:num w:numId="22" w16cid:durableId="2135320553">
    <w:abstractNumId w:val="40"/>
  </w:num>
  <w:num w:numId="23" w16cid:durableId="1620146151">
    <w:abstractNumId w:val="7"/>
  </w:num>
  <w:num w:numId="24" w16cid:durableId="967397272">
    <w:abstractNumId w:val="11"/>
  </w:num>
  <w:num w:numId="25" w16cid:durableId="1251699876">
    <w:abstractNumId w:val="12"/>
  </w:num>
  <w:num w:numId="26" w16cid:durableId="598875592">
    <w:abstractNumId w:val="10"/>
  </w:num>
  <w:num w:numId="27" w16cid:durableId="1675842586">
    <w:abstractNumId w:val="2"/>
  </w:num>
  <w:num w:numId="28" w16cid:durableId="1005018527">
    <w:abstractNumId w:val="16"/>
  </w:num>
  <w:num w:numId="29" w16cid:durableId="556816207">
    <w:abstractNumId w:val="13"/>
  </w:num>
  <w:num w:numId="30" w16cid:durableId="1516918155">
    <w:abstractNumId w:val="35"/>
  </w:num>
  <w:num w:numId="31" w16cid:durableId="693387670">
    <w:abstractNumId w:val="33"/>
  </w:num>
  <w:num w:numId="32" w16cid:durableId="1826510995">
    <w:abstractNumId w:val="31"/>
  </w:num>
  <w:num w:numId="33" w16cid:durableId="974530499">
    <w:abstractNumId w:val="5"/>
  </w:num>
  <w:num w:numId="34" w16cid:durableId="301497833">
    <w:abstractNumId w:val="28"/>
  </w:num>
  <w:num w:numId="35" w16cid:durableId="574822699">
    <w:abstractNumId w:val="30"/>
  </w:num>
  <w:num w:numId="36" w16cid:durableId="931662855">
    <w:abstractNumId w:val="26"/>
  </w:num>
  <w:num w:numId="37" w16cid:durableId="1025406562">
    <w:abstractNumId w:val="38"/>
  </w:num>
  <w:num w:numId="38" w16cid:durableId="922181965">
    <w:abstractNumId w:val="4"/>
  </w:num>
  <w:num w:numId="39" w16cid:durableId="355156108">
    <w:abstractNumId w:val="36"/>
  </w:num>
  <w:num w:numId="40" w16cid:durableId="827743295">
    <w:abstractNumId w:val="18"/>
  </w:num>
  <w:num w:numId="41" w16cid:durableId="751465319">
    <w:abstractNumId w:val="15"/>
  </w:num>
  <w:num w:numId="42" w16cid:durableId="543978813">
    <w:abstractNumId w:val="3"/>
  </w:num>
  <w:num w:numId="43" w16cid:durableId="784884169">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7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C0B"/>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22B"/>
    <w:rsid w:val="00031381"/>
    <w:rsid w:val="0003196B"/>
    <w:rsid w:val="0003199C"/>
    <w:rsid w:val="00031A57"/>
    <w:rsid w:val="00031F37"/>
    <w:rsid w:val="00031FDA"/>
    <w:rsid w:val="000320CD"/>
    <w:rsid w:val="000325B8"/>
    <w:rsid w:val="00032BFE"/>
    <w:rsid w:val="00033494"/>
    <w:rsid w:val="0003396C"/>
    <w:rsid w:val="00033DDA"/>
    <w:rsid w:val="00034038"/>
    <w:rsid w:val="00034AFA"/>
    <w:rsid w:val="00034C15"/>
    <w:rsid w:val="00034F95"/>
    <w:rsid w:val="00035004"/>
    <w:rsid w:val="0003596C"/>
    <w:rsid w:val="0003649D"/>
    <w:rsid w:val="00036668"/>
    <w:rsid w:val="00036BA1"/>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A21"/>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4A09"/>
    <w:rsid w:val="00054D6D"/>
    <w:rsid w:val="000550A6"/>
    <w:rsid w:val="0005606A"/>
    <w:rsid w:val="000561F5"/>
    <w:rsid w:val="00056D16"/>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E6E"/>
    <w:rsid w:val="00066F44"/>
    <w:rsid w:val="00066FA8"/>
    <w:rsid w:val="00067293"/>
    <w:rsid w:val="000672CE"/>
    <w:rsid w:val="000674A5"/>
    <w:rsid w:val="00067BEE"/>
    <w:rsid w:val="00067F7D"/>
    <w:rsid w:val="00070082"/>
    <w:rsid w:val="000717FB"/>
    <w:rsid w:val="0007183A"/>
    <w:rsid w:val="00071A30"/>
    <w:rsid w:val="00071E0C"/>
    <w:rsid w:val="00072262"/>
    <w:rsid w:val="00072581"/>
    <w:rsid w:val="0007335A"/>
    <w:rsid w:val="00073642"/>
    <w:rsid w:val="00073A49"/>
    <w:rsid w:val="00073AE0"/>
    <w:rsid w:val="00073AF0"/>
    <w:rsid w:val="00073B41"/>
    <w:rsid w:val="00074015"/>
    <w:rsid w:val="000740AC"/>
    <w:rsid w:val="00074D2A"/>
    <w:rsid w:val="0007554E"/>
    <w:rsid w:val="000757A0"/>
    <w:rsid w:val="00075D1D"/>
    <w:rsid w:val="00076502"/>
    <w:rsid w:val="0007673F"/>
    <w:rsid w:val="00076887"/>
    <w:rsid w:val="00077165"/>
    <w:rsid w:val="00077C49"/>
    <w:rsid w:val="00077D1D"/>
    <w:rsid w:val="00077E5F"/>
    <w:rsid w:val="00077F7E"/>
    <w:rsid w:val="0008036A"/>
    <w:rsid w:val="00080BB7"/>
    <w:rsid w:val="0008117F"/>
    <w:rsid w:val="00081293"/>
    <w:rsid w:val="000815DB"/>
    <w:rsid w:val="0008197D"/>
    <w:rsid w:val="00081AE6"/>
    <w:rsid w:val="00082434"/>
    <w:rsid w:val="0008294A"/>
    <w:rsid w:val="00082BF5"/>
    <w:rsid w:val="000830B9"/>
    <w:rsid w:val="00083425"/>
    <w:rsid w:val="0008359E"/>
    <w:rsid w:val="0008369A"/>
    <w:rsid w:val="00083DA4"/>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5C1"/>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47"/>
    <w:rsid w:val="000A56F2"/>
    <w:rsid w:val="000A5C3D"/>
    <w:rsid w:val="000A5C47"/>
    <w:rsid w:val="000A6554"/>
    <w:rsid w:val="000A6991"/>
    <w:rsid w:val="000A7325"/>
    <w:rsid w:val="000A7A0A"/>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2E4A"/>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76"/>
    <w:rsid w:val="000D7D9B"/>
    <w:rsid w:val="000D7DBD"/>
    <w:rsid w:val="000E0527"/>
    <w:rsid w:val="000E0546"/>
    <w:rsid w:val="000E0D16"/>
    <w:rsid w:val="000E0D3E"/>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0EB8"/>
    <w:rsid w:val="0010113C"/>
    <w:rsid w:val="00101452"/>
    <w:rsid w:val="0010147E"/>
    <w:rsid w:val="00101ABF"/>
    <w:rsid w:val="00101C96"/>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887"/>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AE3"/>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7350"/>
    <w:rsid w:val="00137AB5"/>
    <w:rsid w:val="00137DA3"/>
    <w:rsid w:val="00137DED"/>
    <w:rsid w:val="00137F0B"/>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282"/>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4039"/>
    <w:rsid w:val="001645D4"/>
    <w:rsid w:val="001649EF"/>
    <w:rsid w:val="00165032"/>
    <w:rsid w:val="001652C6"/>
    <w:rsid w:val="001652D7"/>
    <w:rsid w:val="00165889"/>
    <w:rsid w:val="001659C1"/>
    <w:rsid w:val="00165DE7"/>
    <w:rsid w:val="00166E55"/>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7B4"/>
    <w:rsid w:val="00185ADD"/>
    <w:rsid w:val="00185D55"/>
    <w:rsid w:val="00186EDA"/>
    <w:rsid w:val="00187100"/>
    <w:rsid w:val="0018724E"/>
    <w:rsid w:val="00187785"/>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633"/>
    <w:rsid w:val="00195E2A"/>
    <w:rsid w:val="00196705"/>
    <w:rsid w:val="00197424"/>
    <w:rsid w:val="00197DA6"/>
    <w:rsid w:val="00197DF9"/>
    <w:rsid w:val="00197E2F"/>
    <w:rsid w:val="00197EB8"/>
    <w:rsid w:val="001A0578"/>
    <w:rsid w:val="001A0F8C"/>
    <w:rsid w:val="001A105F"/>
    <w:rsid w:val="001A1987"/>
    <w:rsid w:val="001A254E"/>
    <w:rsid w:val="001A2564"/>
    <w:rsid w:val="001A2AA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198"/>
    <w:rsid w:val="001B2506"/>
    <w:rsid w:val="001B2608"/>
    <w:rsid w:val="001B2831"/>
    <w:rsid w:val="001B2B39"/>
    <w:rsid w:val="001B3D39"/>
    <w:rsid w:val="001B447E"/>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5F1"/>
    <w:rsid w:val="001C5B2D"/>
    <w:rsid w:val="001C5BCB"/>
    <w:rsid w:val="001C609A"/>
    <w:rsid w:val="001C61B9"/>
    <w:rsid w:val="001C6250"/>
    <w:rsid w:val="001C6F63"/>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BFA"/>
    <w:rsid w:val="001E2C01"/>
    <w:rsid w:val="001E2FDD"/>
    <w:rsid w:val="001E30FD"/>
    <w:rsid w:val="001E3242"/>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6FF9"/>
    <w:rsid w:val="001F7074"/>
    <w:rsid w:val="001F7903"/>
    <w:rsid w:val="001F7D71"/>
    <w:rsid w:val="00200490"/>
    <w:rsid w:val="0020052F"/>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5CE1"/>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28A"/>
    <w:rsid w:val="002148E8"/>
    <w:rsid w:val="00214DA8"/>
    <w:rsid w:val="00215120"/>
    <w:rsid w:val="00215423"/>
    <w:rsid w:val="002158FA"/>
    <w:rsid w:val="00215E4C"/>
    <w:rsid w:val="002168F6"/>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85A"/>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736"/>
    <w:rsid w:val="00247EF8"/>
    <w:rsid w:val="00247FA9"/>
    <w:rsid w:val="002500C8"/>
    <w:rsid w:val="002503DB"/>
    <w:rsid w:val="00250683"/>
    <w:rsid w:val="0025078E"/>
    <w:rsid w:val="002509F8"/>
    <w:rsid w:val="00250BE3"/>
    <w:rsid w:val="0025102A"/>
    <w:rsid w:val="00251A92"/>
    <w:rsid w:val="00253053"/>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5B"/>
    <w:rsid w:val="00257381"/>
    <w:rsid w:val="00257543"/>
    <w:rsid w:val="002577FB"/>
    <w:rsid w:val="002609BB"/>
    <w:rsid w:val="00260BF6"/>
    <w:rsid w:val="00260E52"/>
    <w:rsid w:val="002613C1"/>
    <w:rsid w:val="002617E7"/>
    <w:rsid w:val="002618B1"/>
    <w:rsid w:val="00261F84"/>
    <w:rsid w:val="00262865"/>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9AE"/>
    <w:rsid w:val="00266DA1"/>
    <w:rsid w:val="00266F25"/>
    <w:rsid w:val="00267112"/>
    <w:rsid w:val="002673D6"/>
    <w:rsid w:val="00267C83"/>
    <w:rsid w:val="002700F9"/>
    <w:rsid w:val="00270A8D"/>
    <w:rsid w:val="00270DCA"/>
    <w:rsid w:val="0027144F"/>
    <w:rsid w:val="0027157A"/>
    <w:rsid w:val="00271813"/>
    <w:rsid w:val="0027186A"/>
    <w:rsid w:val="00271F3A"/>
    <w:rsid w:val="00272C10"/>
    <w:rsid w:val="00272D6C"/>
    <w:rsid w:val="00273278"/>
    <w:rsid w:val="002737F4"/>
    <w:rsid w:val="002738F9"/>
    <w:rsid w:val="002739A0"/>
    <w:rsid w:val="00274601"/>
    <w:rsid w:val="002746B5"/>
    <w:rsid w:val="002746F7"/>
    <w:rsid w:val="00274BD4"/>
    <w:rsid w:val="002756F4"/>
    <w:rsid w:val="00275781"/>
    <w:rsid w:val="002759C6"/>
    <w:rsid w:val="002769D3"/>
    <w:rsid w:val="00276DB6"/>
    <w:rsid w:val="00276EA6"/>
    <w:rsid w:val="00276FBE"/>
    <w:rsid w:val="002770F9"/>
    <w:rsid w:val="00277238"/>
    <w:rsid w:val="00277BB0"/>
    <w:rsid w:val="00277C2B"/>
    <w:rsid w:val="00277CFB"/>
    <w:rsid w:val="0028043B"/>
    <w:rsid w:val="002805F5"/>
    <w:rsid w:val="002806A4"/>
    <w:rsid w:val="00280751"/>
    <w:rsid w:val="00280923"/>
    <w:rsid w:val="00280C37"/>
    <w:rsid w:val="0028135B"/>
    <w:rsid w:val="00282315"/>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046"/>
    <w:rsid w:val="002911B9"/>
    <w:rsid w:val="0029229D"/>
    <w:rsid w:val="00292CF1"/>
    <w:rsid w:val="00292EB7"/>
    <w:rsid w:val="00292F77"/>
    <w:rsid w:val="002932F6"/>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592"/>
    <w:rsid w:val="002B17BC"/>
    <w:rsid w:val="002B17FF"/>
    <w:rsid w:val="002B1BF2"/>
    <w:rsid w:val="002B1F23"/>
    <w:rsid w:val="002B24D6"/>
    <w:rsid w:val="002B2AB7"/>
    <w:rsid w:val="002B3C3D"/>
    <w:rsid w:val="002B4523"/>
    <w:rsid w:val="002B4954"/>
    <w:rsid w:val="002B519B"/>
    <w:rsid w:val="002B5E2A"/>
    <w:rsid w:val="002B6144"/>
    <w:rsid w:val="002B64AA"/>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72FD"/>
    <w:rsid w:val="002C7352"/>
    <w:rsid w:val="002C7552"/>
    <w:rsid w:val="002C7584"/>
    <w:rsid w:val="002C782D"/>
    <w:rsid w:val="002C7B06"/>
    <w:rsid w:val="002C7EAB"/>
    <w:rsid w:val="002D0010"/>
    <w:rsid w:val="002D071A"/>
    <w:rsid w:val="002D09F6"/>
    <w:rsid w:val="002D0BF4"/>
    <w:rsid w:val="002D0C2F"/>
    <w:rsid w:val="002D0E30"/>
    <w:rsid w:val="002D0FA3"/>
    <w:rsid w:val="002D1040"/>
    <w:rsid w:val="002D16C0"/>
    <w:rsid w:val="002D191F"/>
    <w:rsid w:val="002D212C"/>
    <w:rsid w:val="002D26AA"/>
    <w:rsid w:val="002D2761"/>
    <w:rsid w:val="002D27D6"/>
    <w:rsid w:val="002D2BD8"/>
    <w:rsid w:val="002D2E65"/>
    <w:rsid w:val="002D34B2"/>
    <w:rsid w:val="002D4734"/>
    <w:rsid w:val="002D48B0"/>
    <w:rsid w:val="002D4D2C"/>
    <w:rsid w:val="002D4EC6"/>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0B60"/>
    <w:rsid w:val="002E12DE"/>
    <w:rsid w:val="002E1731"/>
    <w:rsid w:val="002E17F2"/>
    <w:rsid w:val="002E193C"/>
    <w:rsid w:val="002E1ACE"/>
    <w:rsid w:val="002E1C12"/>
    <w:rsid w:val="002E1DA4"/>
    <w:rsid w:val="002E2387"/>
    <w:rsid w:val="002E238C"/>
    <w:rsid w:val="002E2CC7"/>
    <w:rsid w:val="002E3199"/>
    <w:rsid w:val="002E344A"/>
    <w:rsid w:val="002E34E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1ABD"/>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8B5"/>
    <w:rsid w:val="00301C18"/>
    <w:rsid w:val="00301CE6"/>
    <w:rsid w:val="00301D5F"/>
    <w:rsid w:val="0030237B"/>
    <w:rsid w:val="0030254F"/>
    <w:rsid w:val="0030256B"/>
    <w:rsid w:val="003025A7"/>
    <w:rsid w:val="00302915"/>
    <w:rsid w:val="00302920"/>
    <w:rsid w:val="00302976"/>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6CE7"/>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12C9"/>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02D"/>
    <w:rsid w:val="00341568"/>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9D1"/>
    <w:rsid w:val="00347A8D"/>
    <w:rsid w:val="00347AC5"/>
    <w:rsid w:val="00347C9E"/>
    <w:rsid w:val="0035090C"/>
    <w:rsid w:val="00350E5F"/>
    <w:rsid w:val="003519C8"/>
    <w:rsid w:val="00351A62"/>
    <w:rsid w:val="00351AF1"/>
    <w:rsid w:val="00351BB8"/>
    <w:rsid w:val="00352068"/>
    <w:rsid w:val="003525A7"/>
    <w:rsid w:val="00352845"/>
    <w:rsid w:val="00352BE4"/>
    <w:rsid w:val="003533D6"/>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2E7"/>
    <w:rsid w:val="0036606B"/>
    <w:rsid w:val="00366C63"/>
    <w:rsid w:val="00367898"/>
    <w:rsid w:val="003678D5"/>
    <w:rsid w:val="00367A62"/>
    <w:rsid w:val="00367A90"/>
    <w:rsid w:val="0037021B"/>
    <w:rsid w:val="00370435"/>
    <w:rsid w:val="00370E47"/>
    <w:rsid w:val="00371110"/>
    <w:rsid w:val="00371588"/>
    <w:rsid w:val="003715AF"/>
    <w:rsid w:val="00371665"/>
    <w:rsid w:val="003716F8"/>
    <w:rsid w:val="00371944"/>
    <w:rsid w:val="003719A1"/>
    <w:rsid w:val="00371E9B"/>
    <w:rsid w:val="00372DA8"/>
    <w:rsid w:val="00373697"/>
    <w:rsid w:val="00373812"/>
    <w:rsid w:val="003739E0"/>
    <w:rsid w:val="00373BA1"/>
    <w:rsid w:val="00373C05"/>
    <w:rsid w:val="0037423B"/>
    <w:rsid w:val="003742AC"/>
    <w:rsid w:val="0037435E"/>
    <w:rsid w:val="003757A0"/>
    <w:rsid w:val="00375856"/>
    <w:rsid w:val="003758AD"/>
    <w:rsid w:val="00375B6A"/>
    <w:rsid w:val="00375E4B"/>
    <w:rsid w:val="0037607A"/>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3D5"/>
    <w:rsid w:val="003B1517"/>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72C"/>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930"/>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AC0"/>
    <w:rsid w:val="00417B72"/>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1FE5"/>
    <w:rsid w:val="00432555"/>
    <w:rsid w:val="004328AE"/>
    <w:rsid w:val="00432BD1"/>
    <w:rsid w:val="00432E76"/>
    <w:rsid w:val="00433544"/>
    <w:rsid w:val="00433C2E"/>
    <w:rsid w:val="00433C46"/>
    <w:rsid w:val="0043442E"/>
    <w:rsid w:val="00434B93"/>
    <w:rsid w:val="00434F41"/>
    <w:rsid w:val="00435CE6"/>
    <w:rsid w:val="00435D52"/>
    <w:rsid w:val="00436596"/>
    <w:rsid w:val="00436600"/>
    <w:rsid w:val="00436D80"/>
    <w:rsid w:val="00437447"/>
    <w:rsid w:val="00437DD5"/>
    <w:rsid w:val="00437DD8"/>
    <w:rsid w:val="004404D0"/>
    <w:rsid w:val="00440761"/>
    <w:rsid w:val="00440A0A"/>
    <w:rsid w:val="00441A92"/>
    <w:rsid w:val="00441B96"/>
    <w:rsid w:val="00441EB7"/>
    <w:rsid w:val="00442631"/>
    <w:rsid w:val="00442F76"/>
    <w:rsid w:val="004431DC"/>
    <w:rsid w:val="00443557"/>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7AA"/>
    <w:rsid w:val="00451967"/>
    <w:rsid w:val="004525EA"/>
    <w:rsid w:val="00452B01"/>
    <w:rsid w:val="00452CAC"/>
    <w:rsid w:val="00453591"/>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9BE"/>
    <w:rsid w:val="00457B71"/>
    <w:rsid w:val="00457E57"/>
    <w:rsid w:val="00457FA6"/>
    <w:rsid w:val="004604E5"/>
    <w:rsid w:val="00460887"/>
    <w:rsid w:val="00460E09"/>
    <w:rsid w:val="00461607"/>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7478"/>
    <w:rsid w:val="00467CCA"/>
    <w:rsid w:val="00467D75"/>
    <w:rsid w:val="004704CE"/>
    <w:rsid w:val="004705AB"/>
    <w:rsid w:val="00470638"/>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4559"/>
    <w:rsid w:val="004847ED"/>
    <w:rsid w:val="00484F54"/>
    <w:rsid w:val="004851CF"/>
    <w:rsid w:val="00485C81"/>
    <w:rsid w:val="00485CB7"/>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A77"/>
    <w:rsid w:val="00494B77"/>
    <w:rsid w:val="00494C7F"/>
    <w:rsid w:val="00494EC2"/>
    <w:rsid w:val="0049531B"/>
    <w:rsid w:val="00495393"/>
    <w:rsid w:val="0049558B"/>
    <w:rsid w:val="00495754"/>
    <w:rsid w:val="004958EB"/>
    <w:rsid w:val="00495D44"/>
    <w:rsid w:val="004962D6"/>
    <w:rsid w:val="004964F1"/>
    <w:rsid w:val="00496609"/>
    <w:rsid w:val="00496839"/>
    <w:rsid w:val="00496E87"/>
    <w:rsid w:val="00497D7B"/>
    <w:rsid w:val="00497F95"/>
    <w:rsid w:val="004A0210"/>
    <w:rsid w:val="004A086A"/>
    <w:rsid w:val="004A08C5"/>
    <w:rsid w:val="004A0BBC"/>
    <w:rsid w:val="004A0D9C"/>
    <w:rsid w:val="004A0E7A"/>
    <w:rsid w:val="004A14AB"/>
    <w:rsid w:val="004A16BC"/>
    <w:rsid w:val="004A18DC"/>
    <w:rsid w:val="004A1BFE"/>
    <w:rsid w:val="004A2249"/>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6E4"/>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E99"/>
    <w:rsid w:val="004C28E9"/>
    <w:rsid w:val="004C2B4D"/>
    <w:rsid w:val="004C2CB9"/>
    <w:rsid w:val="004C2D86"/>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06A7"/>
    <w:rsid w:val="004D1E16"/>
    <w:rsid w:val="004D32E4"/>
    <w:rsid w:val="004D35C3"/>
    <w:rsid w:val="004D36B1"/>
    <w:rsid w:val="004D3977"/>
    <w:rsid w:val="004D41EB"/>
    <w:rsid w:val="004D44FE"/>
    <w:rsid w:val="004D4870"/>
    <w:rsid w:val="004D55A3"/>
    <w:rsid w:val="004D6007"/>
    <w:rsid w:val="004D6288"/>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5BB7"/>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A01"/>
    <w:rsid w:val="00503CB6"/>
    <w:rsid w:val="00503EB3"/>
    <w:rsid w:val="0050417E"/>
    <w:rsid w:val="0050463E"/>
    <w:rsid w:val="00505636"/>
    <w:rsid w:val="00505B05"/>
    <w:rsid w:val="00506557"/>
    <w:rsid w:val="0050677A"/>
    <w:rsid w:val="0050713C"/>
    <w:rsid w:val="0050720D"/>
    <w:rsid w:val="00507274"/>
    <w:rsid w:val="005076AC"/>
    <w:rsid w:val="00507735"/>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F57"/>
    <w:rsid w:val="0052463B"/>
    <w:rsid w:val="0052469A"/>
    <w:rsid w:val="00524BAF"/>
    <w:rsid w:val="00524D47"/>
    <w:rsid w:val="00525196"/>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8B2"/>
    <w:rsid w:val="00554CAD"/>
    <w:rsid w:val="00554E19"/>
    <w:rsid w:val="0055535B"/>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60C1A"/>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6B78"/>
    <w:rsid w:val="0056701D"/>
    <w:rsid w:val="005670F7"/>
    <w:rsid w:val="00567A15"/>
    <w:rsid w:val="00570248"/>
    <w:rsid w:val="00570714"/>
    <w:rsid w:val="005708CC"/>
    <w:rsid w:val="00570A9D"/>
    <w:rsid w:val="00570BD5"/>
    <w:rsid w:val="00570D81"/>
    <w:rsid w:val="00570F77"/>
    <w:rsid w:val="00572505"/>
    <w:rsid w:val="0057295B"/>
    <w:rsid w:val="00573730"/>
    <w:rsid w:val="0057432B"/>
    <w:rsid w:val="005746DF"/>
    <w:rsid w:val="00574793"/>
    <w:rsid w:val="00574ACD"/>
    <w:rsid w:val="00574B33"/>
    <w:rsid w:val="00574BD1"/>
    <w:rsid w:val="005754D2"/>
    <w:rsid w:val="00575F29"/>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04F"/>
    <w:rsid w:val="00596B3B"/>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2DA"/>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50C1"/>
    <w:rsid w:val="005C544C"/>
    <w:rsid w:val="005C562E"/>
    <w:rsid w:val="005C5997"/>
    <w:rsid w:val="005C6199"/>
    <w:rsid w:val="005C6D06"/>
    <w:rsid w:val="005C6FFF"/>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2CE"/>
    <w:rsid w:val="005D2F62"/>
    <w:rsid w:val="005D481A"/>
    <w:rsid w:val="005D48FF"/>
    <w:rsid w:val="005D57E4"/>
    <w:rsid w:val="005D60BF"/>
    <w:rsid w:val="005D69E7"/>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909"/>
    <w:rsid w:val="005E3D84"/>
    <w:rsid w:val="005E4A5A"/>
    <w:rsid w:val="005E4EB1"/>
    <w:rsid w:val="005E592B"/>
    <w:rsid w:val="005E59BE"/>
    <w:rsid w:val="005E5B81"/>
    <w:rsid w:val="005E5EEF"/>
    <w:rsid w:val="005E6010"/>
    <w:rsid w:val="005E629D"/>
    <w:rsid w:val="005E6405"/>
    <w:rsid w:val="005E659A"/>
    <w:rsid w:val="005E698E"/>
    <w:rsid w:val="005E6C18"/>
    <w:rsid w:val="005E6D10"/>
    <w:rsid w:val="005E7303"/>
    <w:rsid w:val="005E732C"/>
    <w:rsid w:val="005E77BF"/>
    <w:rsid w:val="005E7BBA"/>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799"/>
    <w:rsid w:val="005F5B70"/>
    <w:rsid w:val="005F5D80"/>
    <w:rsid w:val="005F5F56"/>
    <w:rsid w:val="005F618C"/>
    <w:rsid w:val="005F66B5"/>
    <w:rsid w:val="005F6F5E"/>
    <w:rsid w:val="005F70BD"/>
    <w:rsid w:val="005F775A"/>
    <w:rsid w:val="005F7CBC"/>
    <w:rsid w:val="00600075"/>
    <w:rsid w:val="00600375"/>
    <w:rsid w:val="00600F0C"/>
    <w:rsid w:val="0060224B"/>
    <w:rsid w:val="0060283C"/>
    <w:rsid w:val="0060294D"/>
    <w:rsid w:val="00602D23"/>
    <w:rsid w:val="00602D75"/>
    <w:rsid w:val="00602FA7"/>
    <w:rsid w:val="00602FE4"/>
    <w:rsid w:val="0060382D"/>
    <w:rsid w:val="0060383E"/>
    <w:rsid w:val="0060388E"/>
    <w:rsid w:val="00603EDF"/>
    <w:rsid w:val="0060493F"/>
    <w:rsid w:val="00604C00"/>
    <w:rsid w:val="00604E76"/>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A8C"/>
    <w:rsid w:val="00613C31"/>
    <w:rsid w:val="00613DAD"/>
    <w:rsid w:val="00613E43"/>
    <w:rsid w:val="006140F6"/>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3DDD"/>
    <w:rsid w:val="00624070"/>
    <w:rsid w:val="006243C8"/>
    <w:rsid w:val="00624461"/>
    <w:rsid w:val="0062448E"/>
    <w:rsid w:val="006249DC"/>
    <w:rsid w:val="0062569F"/>
    <w:rsid w:val="00625CBD"/>
    <w:rsid w:val="00625D28"/>
    <w:rsid w:val="0062613C"/>
    <w:rsid w:val="006262D0"/>
    <w:rsid w:val="00626B8F"/>
    <w:rsid w:val="006272F1"/>
    <w:rsid w:val="006274AB"/>
    <w:rsid w:val="00627AB9"/>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B25"/>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F4E"/>
    <w:rsid w:val="0065430D"/>
    <w:rsid w:val="00654A95"/>
    <w:rsid w:val="00655295"/>
    <w:rsid w:val="006552CF"/>
    <w:rsid w:val="00655733"/>
    <w:rsid w:val="00655ACD"/>
    <w:rsid w:val="006560C0"/>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311B"/>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888"/>
    <w:rsid w:val="00684BC5"/>
    <w:rsid w:val="00684C80"/>
    <w:rsid w:val="006858EE"/>
    <w:rsid w:val="00685A6A"/>
    <w:rsid w:val="00685DDA"/>
    <w:rsid w:val="00686065"/>
    <w:rsid w:val="0068658F"/>
    <w:rsid w:val="00686707"/>
    <w:rsid w:val="0068671A"/>
    <w:rsid w:val="0068683D"/>
    <w:rsid w:val="00686E30"/>
    <w:rsid w:val="00686EDF"/>
    <w:rsid w:val="006871E3"/>
    <w:rsid w:val="006909C7"/>
    <w:rsid w:val="00690B63"/>
    <w:rsid w:val="00690D53"/>
    <w:rsid w:val="00690E10"/>
    <w:rsid w:val="006912B6"/>
    <w:rsid w:val="006915B0"/>
    <w:rsid w:val="006916C9"/>
    <w:rsid w:val="006918E2"/>
    <w:rsid w:val="00692709"/>
    <w:rsid w:val="00692F1B"/>
    <w:rsid w:val="0069324D"/>
    <w:rsid w:val="00693791"/>
    <w:rsid w:val="00693FFC"/>
    <w:rsid w:val="0069408A"/>
    <w:rsid w:val="00694696"/>
    <w:rsid w:val="00694B8A"/>
    <w:rsid w:val="00694EA1"/>
    <w:rsid w:val="00695B85"/>
    <w:rsid w:val="00695CAA"/>
    <w:rsid w:val="00695FC2"/>
    <w:rsid w:val="00695FCF"/>
    <w:rsid w:val="00695FF2"/>
    <w:rsid w:val="0069650E"/>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3A7"/>
    <w:rsid w:val="006B0743"/>
    <w:rsid w:val="006B0E92"/>
    <w:rsid w:val="006B109B"/>
    <w:rsid w:val="006B1816"/>
    <w:rsid w:val="006B1A6C"/>
    <w:rsid w:val="006B1B5E"/>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29DE"/>
    <w:rsid w:val="006D33E5"/>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6F08"/>
    <w:rsid w:val="006D72B1"/>
    <w:rsid w:val="006D76CA"/>
    <w:rsid w:val="006D7DBF"/>
    <w:rsid w:val="006D7F13"/>
    <w:rsid w:val="006E0057"/>
    <w:rsid w:val="006E00DB"/>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0F"/>
    <w:rsid w:val="0070537C"/>
    <w:rsid w:val="00705442"/>
    <w:rsid w:val="0070557E"/>
    <w:rsid w:val="007055C3"/>
    <w:rsid w:val="00706101"/>
    <w:rsid w:val="007062E5"/>
    <w:rsid w:val="00706388"/>
    <w:rsid w:val="007064A5"/>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E0A"/>
    <w:rsid w:val="00714299"/>
    <w:rsid w:val="007142A4"/>
    <w:rsid w:val="00714705"/>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9BD"/>
    <w:rsid w:val="0073036C"/>
    <w:rsid w:val="0073053B"/>
    <w:rsid w:val="0073078C"/>
    <w:rsid w:val="00730F5E"/>
    <w:rsid w:val="007311B2"/>
    <w:rsid w:val="00732648"/>
    <w:rsid w:val="00732A61"/>
    <w:rsid w:val="00732DC0"/>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C03"/>
    <w:rsid w:val="00740CC8"/>
    <w:rsid w:val="00740E58"/>
    <w:rsid w:val="0074136F"/>
    <w:rsid w:val="00741866"/>
    <w:rsid w:val="00741ABD"/>
    <w:rsid w:val="00741AC2"/>
    <w:rsid w:val="00741B72"/>
    <w:rsid w:val="00742FE5"/>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6906"/>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60"/>
    <w:rsid w:val="00762883"/>
    <w:rsid w:val="00762AFD"/>
    <w:rsid w:val="00763883"/>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0B9"/>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4A3"/>
    <w:rsid w:val="0078531E"/>
    <w:rsid w:val="00785490"/>
    <w:rsid w:val="00785B7E"/>
    <w:rsid w:val="00785C0E"/>
    <w:rsid w:val="007860F3"/>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21B"/>
    <w:rsid w:val="00795C92"/>
    <w:rsid w:val="00795DED"/>
    <w:rsid w:val="007961B5"/>
    <w:rsid w:val="00796231"/>
    <w:rsid w:val="007966F8"/>
    <w:rsid w:val="00797220"/>
    <w:rsid w:val="00797743"/>
    <w:rsid w:val="00797777"/>
    <w:rsid w:val="00797817"/>
    <w:rsid w:val="00797A24"/>
    <w:rsid w:val="007A015C"/>
    <w:rsid w:val="007A03C2"/>
    <w:rsid w:val="007A0559"/>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48A"/>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45"/>
    <w:rsid w:val="007D6376"/>
    <w:rsid w:val="007D6A04"/>
    <w:rsid w:val="007D6D4C"/>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4283"/>
    <w:rsid w:val="0081442B"/>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42B5"/>
    <w:rsid w:val="008247A1"/>
    <w:rsid w:val="00824AB4"/>
    <w:rsid w:val="00825C42"/>
    <w:rsid w:val="00825D25"/>
    <w:rsid w:val="00826356"/>
    <w:rsid w:val="008263A0"/>
    <w:rsid w:val="00826851"/>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AB2"/>
    <w:rsid w:val="00831DA2"/>
    <w:rsid w:val="00831E7D"/>
    <w:rsid w:val="00832129"/>
    <w:rsid w:val="00832148"/>
    <w:rsid w:val="00832653"/>
    <w:rsid w:val="0083311F"/>
    <w:rsid w:val="00833219"/>
    <w:rsid w:val="0083352E"/>
    <w:rsid w:val="008336E8"/>
    <w:rsid w:val="00833953"/>
    <w:rsid w:val="00833E2A"/>
    <w:rsid w:val="008341AC"/>
    <w:rsid w:val="008342A5"/>
    <w:rsid w:val="0083513F"/>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CD3"/>
    <w:rsid w:val="00851D1A"/>
    <w:rsid w:val="00851DCF"/>
    <w:rsid w:val="00852037"/>
    <w:rsid w:val="00852862"/>
    <w:rsid w:val="008535D6"/>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42A"/>
    <w:rsid w:val="008975C7"/>
    <w:rsid w:val="00897690"/>
    <w:rsid w:val="00897BCC"/>
    <w:rsid w:val="008A0620"/>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9E3"/>
    <w:rsid w:val="008B4F70"/>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56F"/>
    <w:rsid w:val="008C3669"/>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1E44"/>
    <w:rsid w:val="008E2370"/>
    <w:rsid w:val="008E2E1C"/>
    <w:rsid w:val="008E35A3"/>
    <w:rsid w:val="008E3F73"/>
    <w:rsid w:val="008E4B90"/>
    <w:rsid w:val="008E50E4"/>
    <w:rsid w:val="008E5D92"/>
    <w:rsid w:val="008E6BAA"/>
    <w:rsid w:val="008E6BB9"/>
    <w:rsid w:val="008E6CDB"/>
    <w:rsid w:val="008E6DF5"/>
    <w:rsid w:val="008E7001"/>
    <w:rsid w:val="008E7050"/>
    <w:rsid w:val="008E7A27"/>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51E"/>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722D"/>
    <w:rsid w:val="0094740A"/>
    <w:rsid w:val="00947713"/>
    <w:rsid w:val="00947A26"/>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B91"/>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214"/>
    <w:rsid w:val="0096554B"/>
    <w:rsid w:val="0096584A"/>
    <w:rsid w:val="009660F3"/>
    <w:rsid w:val="009664BF"/>
    <w:rsid w:val="0096652E"/>
    <w:rsid w:val="00966657"/>
    <w:rsid w:val="0096693C"/>
    <w:rsid w:val="00966F73"/>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EA3"/>
    <w:rsid w:val="00982F06"/>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4AB"/>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3A10"/>
    <w:rsid w:val="009C3BBB"/>
    <w:rsid w:val="009C403E"/>
    <w:rsid w:val="009C47AB"/>
    <w:rsid w:val="009C484E"/>
    <w:rsid w:val="009C521D"/>
    <w:rsid w:val="009C5BBE"/>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32F1"/>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B46"/>
    <w:rsid w:val="009E40BC"/>
    <w:rsid w:val="009E43A2"/>
    <w:rsid w:val="009E47A3"/>
    <w:rsid w:val="009E489F"/>
    <w:rsid w:val="009E519C"/>
    <w:rsid w:val="009E5990"/>
    <w:rsid w:val="009E5ACA"/>
    <w:rsid w:val="009E66BC"/>
    <w:rsid w:val="009E6C74"/>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CE7"/>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4E95"/>
    <w:rsid w:val="009F51E0"/>
    <w:rsid w:val="009F51E5"/>
    <w:rsid w:val="009F5871"/>
    <w:rsid w:val="009F5BE4"/>
    <w:rsid w:val="009F5C6F"/>
    <w:rsid w:val="009F6679"/>
    <w:rsid w:val="009F6B3D"/>
    <w:rsid w:val="009F73C2"/>
    <w:rsid w:val="009F781B"/>
    <w:rsid w:val="009F7DE8"/>
    <w:rsid w:val="00A0002A"/>
    <w:rsid w:val="00A001CB"/>
    <w:rsid w:val="00A0029B"/>
    <w:rsid w:val="00A00456"/>
    <w:rsid w:val="00A00EC6"/>
    <w:rsid w:val="00A00F1A"/>
    <w:rsid w:val="00A014B0"/>
    <w:rsid w:val="00A01D9F"/>
    <w:rsid w:val="00A01E0C"/>
    <w:rsid w:val="00A02199"/>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81B"/>
    <w:rsid w:val="00A0787B"/>
    <w:rsid w:val="00A078B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899"/>
    <w:rsid w:val="00A14F07"/>
    <w:rsid w:val="00A15C9C"/>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1AFD"/>
    <w:rsid w:val="00A22459"/>
    <w:rsid w:val="00A2245E"/>
    <w:rsid w:val="00A22997"/>
    <w:rsid w:val="00A22C02"/>
    <w:rsid w:val="00A2351A"/>
    <w:rsid w:val="00A23695"/>
    <w:rsid w:val="00A23B6E"/>
    <w:rsid w:val="00A23CAB"/>
    <w:rsid w:val="00A23E4D"/>
    <w:rsid w:val="00A23F29"/>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50E"/>
    <w:rsid w:val="00A27785"/>
    <w:rsid w:val="00A300DA"/>
    <w:rsid w:val="00A30187"/>
    <w:rsid w:val="00A30538"/>
    <w:rsid w:val="00A30A03"/>
    <w:rsid w:val="00A30AF2"/>
    <w:rsid w:val="00A31057"/>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2CA"/>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1B4"/>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3BF"/>
    <w:rsid w:val="00A9442A"/>
    <w:rsid w:val="00A95411"/>
    <w:rsid w:val="00A95B9D"/>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6D9D"/>
    <w:rsid w:val="00AB7997"/>
    <w:rsid w:val="00AC007F"/>
    <w:rsid w:val="00AC01F1"/>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68A5"/>
    <w:rsid w:val="00AC72C4"/>
    <w:rsid w:val="00AC7768"/>
    <w:rsid w:val="00AC79EB"/>
    <w:rsid w:val="00AC7C5E"/>
    <w:rsid w:val="00AC7F9E"/>
    <w:rsid w:val="00AC7FD0"/>
    <w:rsid w:val="00AD0075"/>
    <w:rsid w:val="00AD0530"/>
    <w:rsid w:val="00AD08D9"/>
    <w:rsid w:val="00AD0AA3"/>
    <w:rsid w:val="00AD12EC"/>
    <w:rsid w:val="00AD1474"/>
    <w:rsid w:val="00AD187F"/>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5CE"/>
    <w:rsid w:val="00AD5848"/>
    <w:rsid w:val="00AD5ADF"/>
    <w:rsid w:val="00AD5BC6"/>
    <w:rsid w:val="00AD6050"/>
    <w:rsid w:val="00AD660D"/>
    <w:rsid w:val="00AD684A"/>
    <w:rsid w:val="00AD6AB6"/>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FFF"/>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31EC"/>
    <w:rsid w:val="00B43468"/>
    <w:rsid w:val="00B43671"/>
    <w:rsid w:val="00B4389E"/>
    <w:rsid w:val="00B44834"/>
    <w:rsid w:val="00B44DED"/>
    <w:rsid w:val="00B45050"/>
    <w:rsid w:val="00B4520D"/>
    <w:rsid w:val="00B455E8"/>
    <w:rsid w:val="00B45793"/>
    <w:rsid w:val="00B4586E"/>
    <w:rsid w:val="00B45A52"/>
    <w:rsid w:val="00B45C17"/>
    <w:rsid w:val="00B45CED"/>
    <w:rsid w:val="00B46175"/>
    <w:rsid w:val="00B46C9B"/>
    <w:rsid w:val="00B46D5E"/>
    <w:rsid w:val="00B46F09"/>
    <w:rsid w:val="00B47BE8"/>
    <w:rsid w:val="00B5171D"/>
    <w:rsid w:val="00B519E3"/>
    <w:rsid w:val="00B51E9C"/>
    <w:rsid w:val="00B52064"/>
    <w:rsid w:val="00B5244B"/>
    <w:rsid w:val="00B527D5"/>
    <w:rsid w:val="00B5308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448"/>
    <w:rsid w:val="00B62875"/>
    <w:rsid w:val="00B62F73"/>
    <w:rsid w:val="00B63545"/>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7C10"/>
    <w:rsid w:val="00B77FCF"/>
    <w:rsid w:val="00B80398"/>
    <w:rsid w:val="00B80A6F"/>
    <w:rsid w:val="00B80C9E"/>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3FB"/>
    <w:rsid w:val="00B91EDB"/>
    <w:rsid w:val="00B9287B"/>
    <w:rsid w:val="00B92892"/>
    <w:rsid w:val="00B92D99"/>
    <w:rsid w:val="00B937C4"/>
    <w:rsid w:val="00B93AED"/>
    <w:rsid w:val="00B93B1A"/>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2E2"/>
    <w:rsid w:val="00BA41E5"/>
    <w:rsid w:val="00BA43C4"/>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B3B"/>
    <w:rsid w:val="00BC5DEC"/>
    <w:rsid w:val="00BC6302"/>
    <w:rsid w:val="00BC64DD"/>
    <w:rsid w:val="00BC66F1"/>
    <w:rsid w:val="00BC6C63"/>
    <w:rsid w:val="00BC6E64"/>
    <w:rsid w:val="00BC6EA9"/>
    <w:rsid w:val="00BC7703"/>
    <w:rsid w:val="00BC7AF3"/>
    <w:rsid w:val="00BD028D"/>
    <w:rsid w:val="00BD0629"/>
    <w:rsid w:val="00BD12EF"/>
    <w:rsid w:val="00BD287B"/>
    <w:rsid w:val="00BD2DD1"/>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4DC"/>
    <w:rsid w:val="00BF29A0"/>
    <w:rsid w:val="00BF2F8E"/>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532F"/>
    <w:rsid w:val="00C05706"/>
    <w:rsid w:val="00C061B7"/>
    <w:rsid w:val="00C068DC"/>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72"/>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26E"/>
    <w:rsid w:val="00C5630B"/>
    <w:rsid w:val="00C5638D"/>
    <w:rsid w:val="00C56767"/>
    <w:rsid w:val="00C57326"/>
    <w:rsid w:val="00C60721"/>
    <w:rsid w:val="00C60783"/>
    <w:rsid w:val="00C60B7D"/>
    <w:rsid w:val="00C60C03"/>
    <w:rsid w:val="00C612F2"/>
    <w:rsid w:val="00C61C10"/>
    <w:rsid w:val="00C61E0B"/>
    <w:rsid w:val="00C61E8C"/>
    <w:rsid w:val="00C620F6"/>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E53"/>
    <w:rsid w:val="00C92F32"/>
    <w:rsid w:val="00C93175"/>
    <w:rsid w:val="00C934C2"/>
    <w:rsid w:val="00C93713"/>
    <w:rsid w:val="00C93814"/>
    <w:rsid w:val="00C93904"/>
    <w:rsid w:val="00C93C4B"/>
    <w:rsid w:val="00C93E09"/>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279B"/>
    <w:rsid w:val="00CA3221"/>
    <w:rsid w:val="00CA3390"/>
    <w:rsid w:val="00CA375E"/>
    <w:rsid w:val="00CA442D"/>
    <w:rsid w:val="00CA44C8"/>
    <w:rsid w:val="00CA49C7"/>
    <w:rsid w:val="00CA4D1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535"/>
    <w:rsid w:val="00CB6714"/>
    <w:rsid w:val="00CB6B3C"/>
    <w:rsid w:val="00CB6B53"/>
    <w:rsid w:val="00CB6FE4"/>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B54"/>
    <w:rsid w:val="00CC51EE"/>
    <w:rsid w:val="00CC7057"/>
    <w:rsid w:val="00CC7311"/>
    <w:rsid w:val="00CC7383"/>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447B"/>
    <w:rsid w:val="00CD466E"/>
    <w:rsid w:val="00CD59B0"/>
    <w:rsid w:val="00CD5CB4"/>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45D2"/>
    <w:rsid w:val="00CE484B"/>
    <w:rsid w:val="00CE4BE3"/>
    <w:rsid w:val="00CE502A"/>
    <w:rsid w:val="00CE5431"/>
    <w:rsid w:val="00CE595F"/>
    <w:rsid w:val="00CE5BAC"/>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C39"/>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39A7"/>
    <w:rsid w:val="00D23F47"/>
    <w:rsid w:val="00D23FA2"/>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48F"/>
    <w:rsid w:val="00D426F0"/>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47CA8"/>
    <w:rsid w:val="00D504EF"/>
    <w:rsid w:val="00D50829"/>
    <w:rsid w:val="00D5187F"/>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801"/>
    <w:rsid w:val="00D678B4"/>
    <w:rsid w:val="00D67969"/>
    <w:rsid w:val="00D67ED2"/>
    <w:rsid w:val="00D70375"/>
    <w:rsid w:val="00D70401"/>
    <w:rsid w:val="00D708B0"/>
    <w:rsid w:val="00D70947"/>
    <w:rsid w:val="00D70B77"/>
    <w:rsid w:val="00D70B7C"/>
    <w:rsid w:val="00D70D93"/>
    <w:rsid w:val="00D70F7B"/>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0C9"/>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BED"/>
    <w:rsid w:val="00DA0C20"/>
    <w:rsid w:val="00DA0F44"/>
    <w:rsid w:val="00DA14A4"/>
    <w:rsid w:val="00DA175E"/>
    <w:rsid w:val="00DA24B2"/>
    <w:rsid w:val="00DA2755"/>
    <w:rsid w:val="00DA2FCB"/>
    <w:rsid w:val="00DA305E"/>
    <w:rsid w:val="00DA30A6"/>
    <w:rsid w:val="00DA327C"/>
    <w:rsid w:val="00DA38D8"/>
    <w:rsid w:val="00DA3A13"/>
    <w:rsid w:val="00DA3AFB"/>
    <w:rsid w:val="00DA3E58"/>
    <w:rsid w:val="00DA3F87"/>
    <w:rsid w:val="00DA3F96"/>
    <w:rsid w:val="00DA4237"/>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F58"/>
    <w:rsid w:val="00DC2785"/>
    <w:rsid w:val="00DC2907"/>
    <w:rsid w:val="00DC2D36"/>
    <w:rsid w:val="00DC3492"/>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C53"/>
    <w:rsid w:val="00DD36DB"/>
    <w:rsid w:val="00DD3B2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CE1"/>
    <w:rsid w:val="00DE5D10"/>
    <w:rsid w:val="00DE5E41"/>
    <w:rsid w:val="00DE654F"/>
    <w:rsid w:val="00DE682D"/>
    <w:rsid w:val="00DE6C13"/>
    <w:rsid w:val="00DE729F"/>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D47"/>
    <w:rsid w:val="00DF7380"/>
    <w:rsid w:val="00DF73E0"/>
    <w:rsid w:val="00DF74BE"/>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845"/>
    <w:rsid w:val="00E1691A"/>
    <w:rsid w:val="00E16D7D"/>
    <w:rsid w:val="00E17367"/>
    <w:rsid w:val="00E17DD8"/>
    <w:rsid w:val="00E17E31"/>
    <w:rsid w:val="00E17FA2"/>
    <w:rsid w:val="00E2090F"/>
    <w:rsid w:val="00E20DB4"/>
    <w:rsid w:val="00E21099"/>
    <w:rsid w:val="00E2168F"/>
    <w:rsid w:val="00E217BF"/>
    <w:rsid w:val="00E21837"/>
    <w:rsid w:val="00E21AC7"/>
    <w:rsid w:val="00E22169"/>
    <w:rsid w:val="00E22330"/>
    <w:rsid w:val="00E226D9"/>
    <w:rsid w:val="00E22EDA"/>
    <w:rsid w:val="00E22F50"/>
    <w:rsid w:val="00E22F8A"/>
    <w:rsid w:val="00E235D4"/>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1C"/>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9AE"/>
    <w:rsid w:val="00E66400"/>
    <w:rsid w:val="00E66993"/>
    <w:rsid w:val="00E67628"/>
    <w:rsid w:val="00E67B52"/>
    <w:rsid w:val="00E67C51"/>
    <w:rsid w:val="00E70033"/>
    <w:rsid w:val="00E709C3"/>
    <w:rsid w:val="00E70C67"/>
    <w:rsid w:val="00E70DFC"/>
    <w:rsid w:val="00E7108E"/>
    <w:rsid w:val="00E714EC"/>
    <w:rsid w:val="00E71DD5"/>
    <w:rsid w:val="00E72053"/>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C1"/>
    <w:rsid w:val="00EA4BBD"/>
    <w:rsid w:val="00EA4C7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F72"/>
    <w:rsid w:val="00EB439E"/>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24C"/>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374D"/>
    <w:rsid w:val="00EE4339"/>
    <w:rsid w:val="00EE457C"/>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24D"/>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769"/>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76D"/>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79A"/>
    <w:rsid w:val="00F328FA"/>
    <w:rsid w:val="00F329D2"/>
    <w:rsid w:val="00F333B7"/>
    <w:rsid w:val="00F3340B"/>
    <w:rsid w:val="00F3396A"/>
    <w:rsid w:val="00F33D16"/>
    <w:rsid w:val="00F33FF8"/>
    <w:rsid w:val="00F340F0"/>
    <w:rsid w:val="00F34CF2"/>
    <w:rsid w:val="00F353CC"/>
    <w:rsid w:val="00F35991"/>
    <w:rsid w:val="00F35D82"/>
    <w:rsid w:val="00F35DDA"/>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6C51"/>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335"/>
    <w:rsid w:val="00FB0A1C"/>
    <w:rsid w:val="00FB0DA7"/>
    <w:rsid w:val="00FB0F5F"/>
    <w:rsid w:val="00FB10AA"/>
    <w:rsid w:val="00FB145F"/>
    <w:rsid w:val="00FB1740"/>
    <w:rsid w:val="00FB1BBD"/>
    <w:rsid w:val="00FB1D1B"/>
    <w:rsid w:val="00FB1E4B"/>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B7EE5"/>
    <w:rsid w:val="00FB7FEC"/>
    <w:rsid w:val="00FC011C"/>
    <w:rsid w:val="00FC0981"/>
    <w:rsid w:val="00FC0E28"/>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17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D7D"/>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image" Target="media/image9.png"/><Relationship Id="rId42" Type="http://schemas.openxmlformats.org/officeDocument/2006/relationships/hyperlink" Target="https://www.3gpp.org/ftp/Specs/archive/36_series/36.211/36211-h4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image" Target="media/image6.png"/><Relationship Id="rId28" Type="http://schemas.openxmlformats.org/officeDocument/2006/relationships/image" Target="media/image7.png"/><Relationship Id="rId36" Type="http://schemas.openxmlformats.org/officeDocument/2006/relationships/oleObject" Target="embeddings/oleObject16.bin"/><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3.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png"/><Relationship Id="rId27" Type="http://schemas.openxmlformats.org/officeDocument/2006/relationships/oleObject" Target="embeddings/oleObject11.bin"/><Relationship Id="rId30" Type="http://schemas.openxmlformats.org/officeDocument/2006/relationships/oleObject" Target="embeddings/oleObject12.bin"/><Relationship Id="rId35" Type="http://schemas.openxmlformats.org/officeDocument/2006/relationships/image" Target="cid:image060.png@01DA8682.0224AF40" TargetMode="External"/><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240A84D9-A239-48BB-9EF8-246DD26FA435}">
  <ds:schemaRefs>
    <ds:schemaRef ds:uri="http://purl.org/dc/dcmityp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0ea90206-ed46-4e94-aaa3-4eb53f2abbf0"/>
    <ds:schemaRef ds:uri="http://purl.org/dc/terms/"/>
    <ds:schemaRef ds:uri="d8762117-8292-4133-b1c7-eab5c6487cfd"/>
    <ds:schemaRef ds:uri="2b894682-84b8-4ad3-8e22-2db2ef8bd5fa"/>
    <ds:schemaRef ds:uri="http://www.w3.org/XML/1998/namespace"/>
  </ds:schemaRefs>
</ds:datastoreItem>
</file>

<file path=customXml/itemProps3.xml><?xml version="1.0" encoding="utf-8"?>
<ds:datastoreItem xmlns:ds="http://schemas.openxmlformats.org/officeDocument/2006/customXml" ds:itemID="{E7BF3F11-EDD2-4DD3-9E13-245159D7B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39401</TotalTime>
  <Pages>12</Pages>
  <Words>5562</Words>
  <Characters>28599</Characters>
  <Application>Microsoft Office Word</Application>
  <DocSecurity>0</DocSecurity>
  <Lines>238</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1037</cp:revision>
  <cp:lastPrinted>2008-01-30T22:09:00Z</cp:lastPrinted>
  <dcterms:created xsi:type="dcterms:W3CDTF">2022-09-15T11:10:00Z</dcterms:created>
  <dcterms:modified xsi:type="dcterms:W3CDTF">2024-05-10T20:36:00Z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